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88C5B1" w14:textId="77777777" w:rsidR="00EC6472" w:rsidRDefault="00EC6472" w:rsidP="00EC6472">
      <w:pPr>
        <w:rPr>
          <w:rFonts w:ascii="Times New Roman" w:hAnsi="Times New Roman"/>
          <w:b/>
          <w:color w:val="FF0000"/>
          <w:sz w:val="28"/>
          <w:szCs w:val="28"/>
        </w:rPr>
      </w:pPr>
    </w:p>
    <w:p w14:paraId="30980848" w14:textId="09527C1D" w:rsidR="00F300D7" w:rsidRPr="00B3578A" w:rsidRDefault="00F300D7" w:rsidP="00F300D7">
      <w:pPr>
        <w:jc w:val="center"/>
        <w:rPr>
          <w:rFonts w:ascii="Times New Roman" w:hAnsi="Times New Roman"/>
          <w:sz w:val="28"/>
          <w:szCs w:val="28"/>
        </w:rPr>
      </w:pPr>
      <w:bookmarkStart w:id="0" w:name="_Hlk138799162"/>
      <w:r w:rsidRPr="00B3578A">
        <w:rPr>
          <w:rFonts w:ascii="Times New Roman" w:hAnsi="Times New Roman"/>
          <w:sz w:val="28"/>
          <w:szCs w:val="28"/>
        </w:rPr>
        <w:t>ООО «</w:t>
      </w:r>
      <w:r w:rsidR="00806064">
        <w:rPr>
          <w:rFonts w:ascii="Times New Roman" w:hAnsi="Times New Roman"/>
          <w:sz w:val="28"/>
          <w:szCs w:val="28"/>
        </w:rPr>
        <w:t>Плеском</w:t>
      </w:r>
      <w:r w:rsidRPr="00B3578A">
        <w:rPr>
          <w:rFonts w:ascii="Times New Roman" w:hAnsi="Times New Roman"/>
          <w:sz w:val="28"/>
          <w:szCs w:val="28"/>
        </w:rPr>
        <w:t>»</w:t>
      </w:r>
    </w:p>
    <w:p w14:paraId="5382900A" w14:textId="77777777" w:rsidR="00F300D7" w:rsidRDefault="00F300D7" w:rsidP="00F300D7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52DCC053" w14:textId="77777777" w:rsidR="00F300D7" w:rsidRDefault="00F300D7" w:rsidP="00F300D7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79CB112E" w14:textId="77777777" w:rsidR="00F300D7" w:rsidRPr="002B3FCC" w:rsidRDefault="00F300D7" w:rsidP="00F300D7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7E5F1A87" w14:textId="77777777" w:rsidR="00F300D7" w:rsidRDefault="00F300D7" w:rsidP="00F300D7">
      <w:pPr>
        <w:rPr>
          <w:rFonts w:ascii="Times New Roman" w:hAnsi="Times New Roman"/>
          <w:sz w:val="28"/>
          <w:szCs w:val="28"/>
        </w:rPr>
      </w:pPr>
    </w:p>
    <w:p w14:paraId="2189A0F6" w14:textId="77777777" w:rsidR="00F300D7" w:rsidRDefault="00F300D7" w:rsidP="00F300D7">
      <w:pPr>
        <w:rPr>
          <w:rFonts w:ascii="Times New Roman" w:hAnsi="Times New Roman"/>
          <w:sz w:val="28"/>
          <w:szCs w:val="28"/>
        </w:rPr>
      </w:pPr>
    </w:p>
    <w:p w14:paraId="49F9A187" w14:textId="162365E9" w:rsidR="003B7773" w:rsidRPr="00B15BD1" w:rsidRDefault="00B15BD1" w:rsidP="00052821">
      <w:pPr>
        <w:jc w:val="center"/>
        <w:rPr>
          <w:rFonts w:ascii="Times New Roman" w:hAnsi="Times New Roman"/>
          <w:b/>
          <w:sz w:val="28"/>
          <w:szCs w:val="28"/>
        </w:rPr>
      </w:pPr>
      <w:bookmarkStart w:id="1" w:name="_Hlk215415194"/>
      <w:r w:rsidRPr="00B15BD1">
        <w:rPr>
          <w:rFonts w:ascii="Times New Roman" w:hAnsi="Times New Roman"/>
          <w:bCs/>
          <w:color w:val="000000"/>
          <w:sz w:val="28"/>
          <w:szCs w:val="28"/>
        </w:rPr>
        <w:t>Внесение изменений в  п</w:t>
      </w:r>
      <w:r w:rsidR="00806064" w:rsidRPr="00B15BD1">
        <w:rPr>
          <w:rFonts w:ascii="Times New Roman" w:hAnsi="Times New Roman"/>
          <w:bCs/>
          <w:color w:val="000000"/>
          <w:sz w:val="28"/>
          <w:szCs w:val="28"/>
        </w:rPr>
        <w:t xml:space="preserve">роект планировки и проект межевания территории по ул. </w:t>
      </w:r>
      <w:proofErr w:type="gramStart"/>
      <w:r w:rsidR="00253EE4" w:rsidRPr="00B15BD1">
        <w:rPr>
          <w:rFonts w:ascii="Times New Roman" w:hAnsi="Times New Roman"/>
          <w:bCs/>
          <w:color w:val="000000"/>
          <w:sz w:val="28"/>
          <w:szCs w:val="28"/>
        </w:rPr>
        <w:t>Центральная</w:t>
      </w:r>
      <w:proofErr w:type="gramEnd"/>
      <w:r w:rsidR="00806064" w:rsidRPr="00B15BD1">
        <w:rPr>
          <w:rFonts w:ascii="Times New Roman" w:hAnsi="Times New Roman"/>
          <w:bCs/>
          <w:color w:val="000000"/>
          <w:sz w:val="28"/>
          <w:szCs w:val="28"/>
        </w:rPr>
        <w:t xml:space="preserve"> в </w:t>
      </w:r>
      <w:r w:rsidR="00253EE4" w:rsidRPr="00B15BD1">
        <w:rPr>
          <w:rFonts w:ascii="Times New Roman" w:hAnsi="Times New Roman"/>
          <w:bCs/>
          <w:color w:val="000000"/>
          <w:sz w:val="28"/>
          <w:szCs w:val="28"/>
        </w:rPr>
        <w:t>п</w:t>
      </w:r>
      <w:r w:rsidR="00806064" w:rsidRPr="00B15BD1"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  <w:r w:rsidR="00253EE4" w:rsidRPr="00B15BD1">
        <w:rPr>
          <w:rFonts w:ascii="Times New Roman" w:hAnsi="Times New Roman"/>
          <w:bCs/>
          <w:color w:val="000000"/>
          <w:sz w:val="28"/>
          <w:szCs w:val="28"/>
        </w:rPr>
        <w:t>Областной с/х опытной</w:t>
      </w:r>
      <w:r w:rsidR="00806064" w:rsidRPr="00B15BD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253EE4" w:rsidRPr="00B15BD1">
        <w:rPr>
          <w:rFonts w:ascii="Times New Roman" w:hAnsi="Times New Roman"/>
          <w:bCs/>
          <w:color w:val="000000"/>
          <w:sz w:val="28"/>
          <w:szCs w:val="28"/>
        </w:rPr>
        <w:t xml:space="preserve">станции </w:t>
      </w:r>
      <w:r w:rsidR="00806064" w:rsidRPr="00B15BD1">
        <w:rPr>
          <w:rFonts w:ascii="Times New Roman" w:hAnsi="Times New Roman"/>
          <w:bCs/>
          <w:color w:val="000000"/>
          <w:sz w:val="28"/>
          <w:szCs w:val="28"/>
        </w:rPr>
        <w:t xml:space="preserve">Городищенского муниципального района Волгоградской </w:t>
      </w:r>
      <w:r w:rsidR="00253EE4" w:rsidRPr="00B15BD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806064" w:rsidRPr="00B15BD1">
        <w:rPr>
          <w:rFonts w:ascii="Times New Roman" w:hAnsi="Times New Roman"/>
          <w:bCs/>
          <w:color w:val="000000"/>
          <w:sz w:val="28"/>
          <w:szCs w:val="28"/>
        </w:rPr>
        <w:t>области</w:t>
      </w:r>
      <w:r w:rsidRPr="00B15BD1">
        <w:rPr>
          <w:rFonts w:ascii="Times New Roman" w:hAnsi="Times New Roman"/>
          <w:bCs/>
          <w:color w:val="000000"/>
          <w:sz w:val="28"/>
          <w:szCs w:val="28"/>
        </w:rPr>
        <w:t xml:space="preserve">, утвержденный  постановлением Администрации Городищенского муниципального района Волгоградской области № </w:t>
      </w:r>
      <w:r w:rsidR="00CC5001">
        <w:rPr>
          <w:rFonts w:ascii="Times New Roman" w:hAnsi="Times New Roman"/>
          <w:bCs/>
          <w:color w:val="000000"/>
          <w:sz w:val="28"/>
          <w:szCs w:val="28"/>
        </w:rPr>
        <w:t>1751-п</w:t>
      </w:r>
      <w:r w:rsidRPr="00B15BD1">
        <w:rPr>
          <w:rFonts w:ascii="Times New Roman" w:hAnsi="Times New Roman"/>
          <w:bCs/>
          <w:color w:val="000000"/>
          <w:sz w:val="28"/>
          <w:szCs w:val="28"/>
        </w:rPr>
        <w:t xml:space="preserve"> от</w:t>
      </w:r>
      <w:r w:rsidR="00CC5001">
        <w:rPr>
          <w:rFonts w:ascii="Times New Roman" w:hAnsi="Times New Roman"/>
          <w:bCs/>
          <w:color w:val="000000"/>
          <w:sz w:val="28"/>
          <w:szCs w:val="28"/>
        </w:rPr>
        <w:t xml:space="preserve"> 09 октября 2023 года</w:t>
      </w:r>
      <w:r w:rsidRPr="00B15BD1">
        <w:rPr>
          <w:rFonts w:ascii="Times New Roman" w:hAnsi="Times New Roman"/>
          <w:bCs/>
          <w:color w:val="000000"/>
          <w:sz w:val="28"/>
          <w:szCs w:val="28"/>
        </w:rPr>
        <w:t xml:space="preserve">    </w:t>
      </w:r>
    </w:p>
    <w:bookmarkEnd w:id="0"/>
    <w:bookmarkEnd w:id="1"/>
    <w:p w14:paraId="08B6A465" w14:textId="77777777" w:rsidR="00042413" w:rsidRPr="00042413" w:rsidRDefault="00042413" w:rsidP="00052821">
      <w:pPr>
        <w:jc w:val="center"/>
        <w:rPr>
          <w:rFonts w:ascii="Times New Roman" w:hAnsi="Times New Roman"/>
          <w:b/>
          <w:sz w:val="28"/>
          <w:szCs w:val="28"/>
        </w:rPr>
      </w:pPr>
      <w:r w:rsidRPr="00042413">
        <w:rPr>
          <w:rFonts w:ascii="Times New Roman" w:hAnsi="Times New Roman"/>
          <w:b/>
          <w:sz w:val="28"/>
          <w:szCs w:val="28"/>
        </w:rPr>
        <w:t>Основная часть</w:t>
      </w:r>
    </w:p>
    <w:p w14:paraId="61CD5CD4" w14:textId="77777777" w:rsidR="00052821" w:rsidRDefault="00C64A53" w:rsidP="0005282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Том 1</w:t>
      </w:r>
    </w:p>
    <w:p w14:paraId="1E6F1C51" w14:textId="77777777" w:rsidR="00052821" w:rsidRDefault="00052821" w:rsidP="00052821">
      <w:pPr>
        <w:jc w:val="center"/>
        <w:rPr>
          <w:rFonts w:ascii="Times New Roman" w:hAnsi="Times New Roman"/>
          <w:sz w:val="28"/>
          <w:szCs w:val="28"/>
        </w:rPr>
      </w:pPr>
    </w:p>
    <w:p w14:paraId="279E0719" w14:textId="77777777" w:rsidR="00052821" w:rsidRDefault="00052821" w:rsidP="00C56EDA">
      <w:pPr>
        <w:rPr>
          <w:rFonts w:ascii="Times New Roman" w:hAnsi="Times New Roman"/>
          <w:sz w:val="28"/>
          <w:szCs w:val="28"/>
        </w:rPr>
      </w:pPr>
    </w:p>
    <w:p w14:paraId="74832258" w14:textId="77777777" w:rsidR="001009FE" w:rsidRDefault="001009FE" w:rsidP="00C56EDA">
      <w:pPr>
        <w:rPr>
          <w:rFonts w:ascii="Times New Roman" w:hAnsi="Times New Roman"/>
          <w:sz w:val="28"/>
          <w:szCs w:val="28"/>
        </w:rPr>
      </w:pPr>
    </w:p>
    <w:p w14:paraId="65C9891F" w14:textId="323BCD57" w:rsidR="00042413" w:rsidRDefault="00042413" w:rsidP="00C56EDA">
      <w:pPr>
        <w:rPr>
          <w:rFonts w:ascii="Times New Roman" w:hAnsi="Times New Roman"/>
          <w:sz w:val="28"/>
          <w:szCs w:val="28"/>
        </w:rPr>
      </w:pPr>
    </w:p>
    <w:p w14:paraId="3B415733" w14:textId="54BB1C23" w:rsidR="00F300D7" w:rsidRDefault="00F300D7" w:rsidP="00C56EDA">
      <w:pPr>
        <w:rPr>
          <w:rFonts w:ascii="Times New Roman" w:hAnsi="Times New Roman"/>
          <w:sz w:val="28"/>
          <w:szCs w:val="28"/>
        </w:rPr>
      </w:pPr>
    </w:p>
    <w:p w14:paraId="7F9E4D8A" w14:textId="77777777" w:rsidR="00C56EDA" w:rsidRDefault="00C56EDA" w:rsidP="00C56EDA">
      <w:pPr>
        <w:rPr>
          <w:rFonts w:ascii="Times New Roman" w:hAnsi="Times New Roman"/>
          <w:sz w:val="28"/>
          <w:szCs w:val="28"/>
        </w:rPr>
      </w:pPr>
    </w:p>
    <w:p w14:paraId="77119AD2" w14:textId="77777777" w:rsidR="00B31C51" w:rsidRDefault="00B31C51" w:rsidP="00C56EDA">
      <w:pPr>
        <w:rPr>
          <w:rFonts w:ascii="Times New Roman" w:hAnsi="Times New Roman"/>
          <w:sz w:val="28"/>
          <w:szCs w:val="28"/>
        </w:rPr>
      </w:pPr>
    </w:p>
    <w:p w14:paraId="796D5582" w14:textId="77777777" w:rsidR="00C64A53" w:rsidRDefault="00C64A53" w:rsidP="00C56EDA">
      <w:pPr>
        <w:rPr>
          <w:rFonts w:ascii="Times New Roman" w:hAnsi="Times New Roman"/>
          <w:sz w:val="28"/>
          <w:szCs w:val="28"/>
        </w:rPr>
      </w:pPr>
    </w:p>
    <w:p w14:paraId="727659BB" w14:textId="77777777" w:rsidR="00C64A53" w:rsidRDefault="00C64A53" w:rsidP="00C56EDA">
      <w:pPr>
        <w:rPr>
          <w:rFonts w:ascii="Times New Roman" w:hAnsi="Times New Roman"/>
          <w:sz w:val="28"/>
          <w:szCs w:val="28"/>
        </w:rPr>
      </w:pPr>
    </w:p>
    <w:p w14:paraId="415D3E5D" w14:textId="28A5CCA6" w:rsidR="00C64A53" w:rsidRDefault="00C64A53" w:rsidP="00C56EDA">
      <w:pPr>
        <w:rPr>
          <w:rFonts w:ascii="Times New Roman" w:hAnsi="Times New Roman"/>
          <w:sz w:val="28"/>
          <w:szCs w:val="28"/>
        </w:rPr>
      </w:pPr>
    </w:p>
    <w:p w14:paraId="7BA8D4A4" w14:textId="16F29DB4" w:rsidR="001F21EA" w:rsidRDefault="001F21EA" w:rsidP="00C56EDA">
      <w:pPr>
        <w:rPr>
          <w:rFonts w:ascii="Times New Roman" w:hAnsi="Times New Roman"/>
          <w:sz w:val="28"/>
          <w:szCs w:val="28"/>
        </w:rPr>
      </w:pPr>
    </w:p>
    <w:p w14:paraId="2A700675" w14:textId="77777777" w:rsidR="001F21EA" w:rsidRDefault="001F21EA" w:rsidP="00C56EDA">
      <w:pPr>
        <w:rPr>
          <w:rFonts w:ascii="Times New Roman" w:hAnsi="Times New Roman"/>
          <w:sz w:val="28"/>
          <w:szCs w:val="28"/>
        </w:rPr>
      </w:pPr>
    </w:p>
    <w:p w14:paraId="312E5120" w14:textId="77777777" w:rsidR="00B31C51" w:rsidRDefault="00B31C51" w:rsidP="00C56EDA">
      <w:pPr>
        <w:rPr>
          <w:rFonts w:ascii="Times New Roman" w:hAnsi="Times New Roman"/>
          <w:sz w:val="28"/>
          <w:szCs w:val="28"/>
        </w:rPr>
      </w:pPr>
    </w:p>
    <w:p w14:paraId="58EAFC36" w14:textId="4B9FBF07" w:rsidR="00DE35FB" w:rsidRDefault="00052821" w:rsidP="0005282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Волгоград 20</w:t>
      </w:r>
      <w:r w:rsidR="00F300D7">
        <w:rPr>
          <w:rFonts w:ascii="Times New Roman" w:hAnsi="Times New Roman"/>
          <w:sz w:val="28"/>
          <w:szCs w:val="28"/>
        </w:rPr>
        <w:t>2</w:t>
      </w:r>
      <w:r w:rsidR="008A6911">
        <w:rPr>
          <w:rFonts w:ascii="Times New Roman" w:hAnsi="Times New Roman"/>
          <w:sz w:val="28"/>
          <w:szCs w:val="28"/>
        </w:rPr>
        <w:t>6</w:t>
      </w:r>
    </w:p>
    <w:p w14:paraId="49DA7750" w14:textId="77777777" w:rsidR="00052821" w:rsidRDefault="00DE35FB" w:rsidP="00DE35F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B31C51">
        <w:rPr>
          <w:rFonts w:ascii="Times New Roman" w:hAnsi="Times New Roman"/>
          <w:sz w:val="28"/>
          <w:szCs w:val="28"/>
        </w:rPr>
        <w:lastRenderedPageBreak/>
        <w:tab/>
      </w:r>
    </w:p>
    <w:p w14:paraId="31C52BA2" w14:textId="170488FE" w:rsidR="00F300D7" w:rsidRPr="00B3578A" w:rsidRDefault="00F300D7" w:rsidP="00F300D7">
      <w:pPr>
        <w:jc w:val="center"/>
        <w:rPr>
          <w:rFonts w:ascii="Times New Roman" w:hAnsi="Times New Roman"/>
          <w:sz w:val="28"/>
          <w:szCs w:val="28"/>
        </w:rPr>
      </w:pPr>
      <w:r w:rsidRPr="00B3578A">
        <w:rPr>
          <w:rFonts w:ascii="Times New Roman" w:hAnsi="Times New Roman"/>
          <w:sz w:val="28"/>
          <w:szCs w:val="28"/>
        </w:rPr>
        <w:t>ООО «</w:t>
      </w:r>
      <w:r w:rsidR="00806064">
        <w:rPr>
          <w:rFonts w:ascii="Times New Roman" w:hAnsi="Times New Roman"/>
          <w:sz w:val="28"/>
          <w:szCs w:val="28"/>
        </w:rPr>
        <w:t>Плеском</w:t>
      </w:r>
      <w:r w:rsidRPr="00B3578A">
        <w:rPr>
          <w:rFonts w:ascii="Times New Roman" w:hAnsi="Times New Roman"/>
          <w:sz w:val="28"/>
          <w:szCs w:val="28"/>
        </w:rPr>
        <w:t>»</w:t>
      </w:r>
    </w:p>
    <w:p w14:paraId="7427C1F0" w14:textId="77777777" w:rsidR="00F300D7" w:rsidRDefault="00F300D7" w:rsidP="00F300D7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3447F718" w14:textId="77777777" w:rsidR="00F300D7" w:rsidRDefault="00F300D7" w:rsidP="00F300D7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47DF2491" w14:textId="77777777" w:rsidR="00F300D7" w:rsidRPr="002B3FCC" w:rsidRDefault="00F300D7" w:rsidP="00F300D7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568AA824" w14:textId="77777777" w:rsidR="00F300D7" w:rsidRDefault="00F300D7" w:rsidP="00F300D7">
      <w:pPr>
        <w:rPr>
          <w:rFonts w:ascii="Times New Roman" w:hAnsi="Times New Roman"/>
          <w:sz w:val="28"/>
          <w:szCs w:val="28"/>
        </w:rPr>
      </w:pPr>
    </w:p>
    <w:p w14:paraId="20614246" w14:textId="77777777" w:rsidR="00F300D7" w:rsidRDefault="00F300D7" w:rsidP="00F300D7">
      <w:pPr>
        <w:rPr>
          <w:rFonts w:ascii="Times New Roman" w:hAnsi="Times New Roman"/>
          <w:sz w:val="28"/>
          <w:szCs w:val="28"/>
        </w:rPr>
      </w:pPr>
    </w:p>
    <w:p w14:paraId="43F99686" w14:textId="3E939EC8" w:rsidR="00B15BD1" w:rsidRPr="00B15BD1" w:rsidRDefault="00B15BD1" w:rsidP="00B15BD1">
      <w:pPr>
        <w:jc w:val="center"/>
        <w:rPr>
          <w:rFonts w:ascii="Times New Roman" w:hAnsi="Times New Roman"/>
          <w:b/>
          <w:sz w:val="28"/>
          <w:szCs w:val="28"/>
        </w:rPr>
      </w:pPr>
      <w:r w:rsidRPr="00B15BD1">
        <w:rPr>
          <w:rFonts w:ascii="Times New Roman" w:hAnsi="Times New Roman"/>
          <w:bCs/>
          <w:color w:val="000000"/>
          <w:sz w:val="28"/>
          <w:szCs w:val="28"/>
        </w:rPr>
        <w:t xml:space="preserve">Внесение изменений в  проект планировки и проект межевания территории по ул. </w:t>
      </w:r>
      <w:proofErr w:type="gramStart"/>
      <w:r w:rsidRPr="00B15BD1">
        <w:rPr>
          <w:rFonts w:ascii="Times New Roman" w:hAnsi="Times New Roman"/>
          <w:bCs/>
          <w:color w:val="000000"/>
          <w:sz w:val="28"/>
          <w:szCs w:val="28"/>
        </w:rPr>
        <w:t>Центральная</w:t>
      </w:r>
      <w:proofErr w:type="gramEnd"/>
      <w:r w:rsidRPr="00B15BD1">
        <w:rPr>
          <w:rFonts w:ascii="Times New Roman" w:hAnsi="Times New Roman"/>
          <w:bCs/>
          <w:color w:val="000000"/>
          <w:sz w:val="28"/>
          <w:szCs w:val="28"/>
        </w:rPr>
        <w:t xml:space="preserve"> в п. Областной с/х опытной станции Городищенского муниципального района Волгоградской  области, утвержденный  постановлением Администрации Городищенского муниципального района Волгоградской области </w:t>
      </w:r>
      <w:r w:rsidR="00CC5001" w:rsidRPr="00B15BD1">
        <w:rPr>
          <w:rFonts w:ascii="Times New Roman" w:hAnsi="Times New Roman"/>
          <w:bCs/>
          <w:color w:val="000000"/>
          <w:sz w:val="28"/>
          <w:szCs w:val="28"/>
        </w:rPr>
        <w:t xml:space="preserve">№ </w:t>
      </w:r>
      <w:r w:rsidR="00CC5001">
        <w:rPr>
          <w:rFonts w:ascii="Times New Roman" w:hAnsi="Times New Roman"/>
          <w:bCs/>
          <w:color w:val="000000"/>
          <w:sz w:val="28"/>
          <w:szCs w:val="28"/>
        </w:rPr>
        <w:t>1751-п</w:t>
      </w:r>
      <w:r w:rsidR="00CC5001" w:rsidRPr="00B15BD1">
        <w:rPr>
          <w:rFonts w:ascii="Times New Roman" w:hAnsi="Times New Roman"/>
          <w:bCs/>
          <w:color w:val="000000"/>
          <w:sz w:val="28"/>
          <w:szCs w:val="28"/>
        </w:rPr>
        <w:t xml:space="preserve"> от</w:t>
      </w:r>
      <w:r w:rsidR="00CC5001">
        <w:rPr>
          <w:rFonts w:ascii="Times New Roman" w:hAnsi="Times New Roman"/>
          <w:bCs/>
          <w:color w:val="000000"/>
          <w:sz w:val="28"/>
          <w:szCs w:val="28"/>
        </w:rPr>
        <w:t xml:space="preserve"> 09 октября 2023 года</w:t>
      </w:r>
    </w:p>
    <w:p w14:paraId="21A89C87" w14:textId="77777777" w:rsidR="00042413" w:rsidRDefault="00042413" w:rsidP="00042413">
      <w:pPr>
        <w:jc w:val="center"/>
        <w:rPr>
          <w:rFonts w:ascii="Times New Roman" w:hAnsi="Times New Roman"/>
          <w:b/>
          <w:sz w:val="32"/>
          <w:szCs w:val="32"/>
        </w:rPr>
      </w:pPr>
      <w:r w:rsidRPr="003B7773">
        <w:rPr>
          <w:rFonts w:ascii="Times New Roman" w:hAnsi="Times New Roman"/>
          <w:b/>
          <w:sz w:val="32"/>
          <w:szCs w:val="32"/>
        </w:rPr>
        <w:t>Основная часть</w:t>
      </w:r>
    </w:p>
    <w:p w14:paraId="5C899F9D" w14:textId="77777777" w:rsidR="00C64A53" w:rsidRPr="003B7773" w:rsidRDefault="00C64A53" w:rsidP="00042413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Том 1</w:t>
      </w:r>
    </w:p>
    <w:p w14:paraId="26BD2932" w14:textId="77777777" w:rsidR="00052821" w:rsidRDefault="00052821" w:rsidP="00052821">
      <w:pPr>
        <w:jc w:val="center"/>
        <w:rPr>
          <w:rFonts w:ascii="Times New Roman" w:hAnsi="Times New Roman"/>
          <w:sz w:val="28"/>
          <w:szCs w:val="28"/>
        </w:rPr>
      </w:pPr>
    </w:p>
    <w:p w14:paraId="1D7975FD" w14:textId="77777777" w:rsidR="00052821" w:rsidRDefault="00052821" w:rsidP="00052821">
      <w:pPr>
        <w:jc w:val="center"/>
        <w:rPr>
          <w:rFonts w:ascii="Times New Roman" w:hAnsi="Times New Roman"/>
          <w:sz w:val="28"/>
          <w:szCs w:val="28"/>
        </w:rPr>
      </w:pPr>
    </w:p>
    <w:p w14:paraId="57B02D5F" w14:textId="1DCFB0C9" w:rsidR="00052821" w:rsidRDefault="00084C8C" w:rsidP="0005282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Директор:</w:t>
      </w:r>
      <w:proofErr w:type="gramStart"/>
      <w:r>
        <w:rPr>
          <w:rFonts w:ascii="Times New Roman" w:hAnsi="Times New Roman"/>
          <w:sz w:val="28"/>
          <w:szCs w:val="28"/>
        </w:rPr>
        <w:t xml:space="preserve">  </w:t>
      </w:r>
      <w:r w:rsidR="00F300D7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.</w:t>
      </w:r>
      <w:proofErr w:type="gramEnd"/>
      <w:r w:rsidR="00052821">
        <w:rPr>
          <w:rFonts w:ascii="Times New Roman" w:hAnsi="Times New Roman"/>
          <w:sz w:val="28"/>
          <w:szCs w:val="28"/>
        </w:rPr>
        <w:t xml:space="preserve">                                                                         </w:t>
      </w:r>
      <w:r w:rsidR="002B3FCC">
        <w:rPr>
          <w:rFonts w:ascii="Times New Roman" w:hAnsi="Times New Roman"/>
          <w:sz w:val="28"/>
          <w:szCs w:val="28"/>
        </w:rPr>
        <w:t xml:space="preserve">    </w:t>
      </w:r>
    </w:p>
    <w:p w14:paraId="1CC973C6" w14:textId="77777777" w:rsidR="00052821" w:rsidRDefault="00052821" w:rsidP="00052821">
      <w:pPr>
        <w:rPr>
          <w:rFonts w:ascii="Times New Roman" w:hAnsi="Times New Roman"/>
          <w:sz w:val="28"/>
          <w:szCs w:val="28"/>
        </w:rPr>
      </w:pPr>
    </w:p>
    <w:p w14:paraId="776B39BC" w14:textId="77777777" w:rsidR="00052821" w:rsidRDefault="00052821" w:rsidP="0005282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="00661760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6792D416" w14:textId="77777777" w:rsidR="00052821" w:rsidRDefault="00052821" w:rsidP="00052821">
      <w:pPr>
        <w:jc w:val="center"/>
        <w:rPr>
          <w:rFonts w:ascii="Times New Roman" w:hAnsi="Times New Roman"/>
          <w:sz w:val="28"/>
          <w:szCs w:val="28"/>
        </w:rPr>
      </w:pPr>
    </w:p>
    <w:p w14:paraId="06DF3453" w14:textId="77777777" w:rsidR="002B3FCC" w:rsidRDefault="002B3FCC" w:rsidP="00661760">
      <w:pPr>
        <w:rPr>
          <w:rFonts w:ascii="Times New Roman" w:hAnsi="Times New Roman"/>
          <w:sz w:val="28"/>
          <w:szCs w:val="28"/>
        </w:rPr>
      </w:pPr>
    </w:p>
    <w:p w14:paraId="3BE70FF2" w14:textId="43BDC9FD" w:rsidR="00EC6472" w:rsidRDefault="00EC6472" w:rsidP="00661760">
      <w:pPr>
        <w:rPr>
          <w:rFonts w:ascii="Times New Roman" w:hAnsi="Times New Roman"/>
          <w:sz w:val="28"/>
          <w:szCs w:val="28"/>
        </w:rPr>
      </w:pPr>
    </w:p>
    <w:p w14:paraId="62FAC6E0" w14:textId="76B68149" w:rsidR="00F300D7" w:rsidRDefault="00F300D7" w:rsidP="00661760">
      <w:pPr>
        <w:rPr>
          <w:rFonts w:ascii="Times New Roman" w:hAnsi="Times New Roman"/>
          <w:sz w:val="28"/>
          <w:szCs w:val="28"/>
        </w:rPr>
      </w:pPr>
    </w:p>
    <w:p w14:paraId="528ACD32" w14:textId="31EEE4C9" w:rsidR="001F21EA" w:rsidRDefault="001F21EA" w:rsidP="00661760">
      <w:pPr>
        <w:rPr>
          <w:rFonts w:ascii="Times New Roman" w:hAnsi="Times New Roman"/>
          <w:sz w:val="28"/>
          <w:szCs w:val="28"/>
        </w:rPr>
      </w:pPr>
    </w:p>
    <w:p w14:paraId="2A5B8ECE" w14:textId="49AC62A8" w:rsidR="00EC6472" w:rsidRDefault="00EC6472" w:rsidP="00661760">
      <w:pPr>
        <w:rPr>
          <w:rFonts w:ascii="Times New Roman" w:hAnsi="Times New Roman"/>
          <w:sz w:val="28"/>
          <w:szCs w:val="28"/>
        </w:rPr>
      </w:pPr>
    </w:p>
    <w:p w14:paraId="15825127" w14:textId="4F85943D" w:rsidR="00DE35FB" w:rsidRDefault="00C64A53" w:rsidP="00B31C5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B31C51">
        <w:rPr>
          <w:rFonts w:ascii="Times New Roman" w:hAnsi="Times New Roman"/>
          <w:sz w:val="28"/>
          <w:szCs w:val="28"/>
        </w:rPr>
        <w:t>олгоград 20</w:t>
      </w:r>
      <w:r w:rsidR="00806064">
        <w:rPr>
          <w:rFonts w:ascii="Times New Roman" w:hAnsi="Times New Roman"/>
          <w:sz w:val="28"/>
          <w:szCs w:val="28"/>
        </w:rPr>
        <w:t>2</w:t>
      </w:r>
      <w:r w:rsidR="008A6911">
        <w:rPr>
          <w:rFonts w:ascii="Times New Roman" w:hAnsi="Times New Roman"/>
          <w:sz w:val="28"/>
          <w:szCs w:val="28"/>
        </w:rPr>
        <w:t>6</w:t>
      </w:r>
    </w:p>
    <w:p w14:paraId="436FF040" w14:textId="77777777" w:rsidR="00DE35FB" w:rsidRDefault="00DE35F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3860B219" w14:textId="10CF71D8" w:rsidR="00DE35FB" w:rsidRDefault="006A60B6" w:rsidP="00DE35FB">
      <w:pPr>
        <w:jc w:val="center"/>
        <w:rPr>
          <w:rFonts w:ascii="Times New Roman" w:hAnsi="Times New Roman"/>
          <w:sz w:val="28"/>
          <w:szCs w:val="28"/>
        </w:rPr>
      </w:pPr>
      <w:r>
        <w:rPr>
          <w:b/>
          <w:noProof/>
          <w:sz w:val="36"/>
          <w:szCs w:val="36"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54144" behindDoc="0" locked="0" layoutInCell="1" allowOverlap="1" wp14:anchorId="053F3387" wp14:editId="3A134875">
                <wp:simplePos x="0" y="0"/>
                <wp:positionH relativeFrom="column">
                  <wp:posOffset>-232410</wp:posOffset>
                </wp:positionH>
                <wp:positionV relativeFrom="paragraph">
                  <wp:posOffset>-303530</wp:posOffset>
                </wp:positionV>
                <wp:extent cx="6506845" cy="10135235"/>
                <wp:effectExtent l="0" t="0" r="8255" b="0"/>
                <wp:wrapNone/>
                <wp:docPr id="1230" name="Группа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06845" cy="10135235"/>
                          <a:chOff x="0" y="0"/>
                          <a:chExt cx="6514465" cy="10135448"/>
                        </a:xfrm>
                      </wpg:grpSpPr>
                      <wpg:grpSp>
                        <wpg:cNvPr id="1231" name="Group 32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514465" cy="10135448"/>
                            <a:chOff x="0" y="0"/>
                            <a:chExt cx="20000" cy="20023"/>
                          </a:xfrm>
                        </wpg:grpSpPr>
                        <wps:wsp>
                          <wps:cNvPr id="1232" name="Rectangle 325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0000" cy="20000"/>
                            </a:xfrm>
                            <a:prstGeom prst="rect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3" name="Line 326"/>
                          <wps:cNvCnPr/>
                          <wps:spPr bwMode="auto">
                            <a:xfrm>
                              <a:off x="993" y="17183"/>
                              <a:ext cx="2" cy="1038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34" name="Line 327"/>
                          <wps:cNvCnPr/>
                          <wps:spPr bwMode="auto">
                            <a:xfrm>
                              <a:off x="10" y="17173"/>
                              <a:ext cx="19967" cy="1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35" name="Line 328"/>
                          <wps:cNvCnPr/>
                          <wps:spPr bwMode="auto">
                            <a:xfrm>
                              <a:off x="2186" y="17192"/>
                              <a:ext cx="2" cy="2797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36" name="Line 329"/>
                          <wps:cNvCnPr/>
                          <wps:spPr bwMode="auto">
                            <a:xfrm>
                              <a:off x="4919" y="17192"/>
                              <a:ext cx="2" cy="2797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37" name="Line 330"/>
                          <wps:cNvCnPr/>
                          <wps:spPr bwMode="auto">
                            <a:xfrm>
                              <a:off x="6557" y="17192"/>
                              <a:ext cx="2" cy="2797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38" name="Line 331"/>
                          <wps:cNvCnPr/>
                          <wps:spPr bwMode="auto">
                            <a:xfrm>
                              <a:off x="7650" y="17183"/>
                              <a:ext cx="2" cy="2796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39" name="Line 332"/>
                          <wps:cNvCnPr/>
                          <wps:spPr bwMode="auto">
                            <a:xfrm>
                              <a:off x="15848" y="18239"/>
                              <a:ext cx="4" cy="693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40" name="Line 333"/>
                          <wps:cNvCnPr/>
                          <wps:spPr bwMode="auto">
                            <a:xfrm>
                              <a:off x="10" y="19293"/>
                              <a:ext cx="7621" cy="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41" name="Line 334"/>
                          <wps:cNvCnPr/>
                          <wps:spPr bwMode="auto">
                            <a:xfrm>
                              <a:off x="10" y="19646"/>
                              <a:ext cx="7621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42" name="Rectangle 3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" y="17947"/>
                              <a:ext cx="868" cy="31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BDDDB2E" w14:textId="77777777" w:rsidR="0057207A" w:rsidRPr="00FE178E" w:rsidRDefault="0057207A" w:rsidP="00B84F40">
                                <w:pPr>
                                  <w:pStyle w:val="a8"/>
                                  <w:jc w:val="left"/>
                                  <w:rPr>
                                    <w:rFonts w:ascii="GOST type B" w:hAnsi="GOST type B"/>
                                    <w:sz w:val="22"/>
                                    <w:szCs w:val="22"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ru-RU"/>
                                  </w:rPr>
                                  <w:t>Изм.</w:t>
                                </w:r>
                              </w:p>
                              <w:p w14:paraId="192E56EB" w14:textId="77777777" w:rsidR="0057207A" w:rsidRPr="0003012F" w:rsidRDefault="0057207A" w:rsidP="00B84F40">
                                <w:pPr>
                                  <w:pStyle w:val="a8"/>
                                  <w:rPr>
                                    <w:rFonts w:ascii="GOST type B" w:hAnsi="GOST type B"/>
                                    <w:sz w:val="22"/>
                                    <w:szCs w:val="22"/>
                                  </w:rPr>
                                </w:pPr>
                                <w:r w:rsidRPr="0003012F">
                                  <w:rPr>
                                    <w:rFonts w:ascii="GOST type B" w:hAnsi="GOST type B"/>
                                    <w:sz w:val="22"/>
                                    <w:szCs w:val="22"/>
                                  </w:rPr>
                                  <w:t>мн.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243" name="Rectangle 336"/>
                          <wps:cNvSpPr>
                            <a:spLocks noChangeArrowheads="1"/>
                          </wps:cNvSpPr>
                          <wps:spPr bwMode="auto">
                            <a:xfrm>
                              <a:off x="893" y="17947"/>
                              <a:ext cx="1374" cy="3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0053DEA" w14:textId="77777777" w:rsidR="0057207A" w:rsidRPr="00FE178E" w:rsidRDefault="0057207A" w:rsidP="00B84F40">
                                <w:pPr>
                                  <w:pStyle w:val="a8"/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ru-RU"/>
                                  </w:rPr>
                                </w:pPr>
                                <w:proofErr w:type="spellStart"/>
                                <w:r w:rsidRPr="00FE178E"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ru-RU"/>
                                  </w:rPr>
                                  <w:t>Кол.уч</w:t>
                                </w:r>
                                <w:proofErr w:type="spellEnd"/>
                                <w:r w:rsidRPr="00FE178E"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ru-RU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244" name="Rectangle 342"/>
                          <wps:cNvSpPr>
                            <a:spLocks noChangeArrowheads="1"/>
                          </wps:cNvSpPr>
                          <wps:spPr bwMode="auto">
                            <a:xfrm>
                              <a:off x="7760" y="17210"/>
                              <a:ext cx="12240" cy="10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7FBDFE52" w14:textId="773309AF" w:rsidR="0057207A" w:rsidRPr="00253EE4" w:rsidRDefault="00B15BD1" w:rsidP="00253EE4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/>
                                    <w:sz w:val="21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Cs/>
                                    <w:color w:val="000000"/>
                                    <w:sz w:val="21"/>
                                    <w:szCs w:val="21"/>
                                  </w:rPr>
                                  <w:t>Внесение изменений в п</w:t>
                                </w:r>
                                <w:r w:rsidR="0057207A" w:rsidRPr="00253EE4">
                                  <w:rPr>
                                    <w:rFonts w:ascii="Times New Roman" w:hAnsi="Times New Roman"/>
                                    <w:bCs/>
                                    <w:color w:val="000000"/>
                                    <w:sz w:val="21"/>
                                    <w:szCs w:val="21"/>
                                  </w:rPr>
                                  <w:t>роект планировки и проект межевания территории по ул. Центральная в п. Областной с/х опытной станции Городищенского муниципального района Волгоградской области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245" name="Line 343"/>
                          <wps:cNvCnPr/>
                          <wps:spPr bwMode="auto">
                            <a:xfrm>
                              <a:off x="12" y="18233"/>
                              <a:ext cx="19967" cy="1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46" name="Line 344"/>
                          <wps:cNvCnPr/>
                          <wps:spPr bwMode="auto">
                            <a:xfrm>
                              <a:off x="25" y="17881"/>
                              <a:ext cx="7621" cy="1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67" name="Line 345"/>
                          <wps:cNvCnPr/>
                          <wps:spPr bwMode="auto">
                            <a:xfrm>
                              <a:off x="3480" y="17882"/>
                              <a:ext cx="0" cy="339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68" name="Line 346"/>
                          <wps:cNvCnPr/>
                          <wps:spPr bwMode="auto">
                            <a:xfrm>
                              <a:off x="10" y="18938"/>
                              <a:ext cx="7621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69" name="Line 347"/>
                          <wps:cNvCnPr/>
                          <wps:spPr bwMode="auto">
                            <a:xfrm>
                              <a:off x="10" y="18583"/>
                              <a:ext cx="7621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70" name="Rectangle 350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8267"/>
                              <a:ext cx="2573" cy="3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3F9B6E7" w14:textId="77777777" w:rsidR="0057207A" w:rsidRPr="00B958D0" w:rsidRDefault="0057207A" w:rsidP="00B84F40">
                                <w:pPr>
                                  <w:pStyle w:val="a8"/>
                                  <w:rPr>
                                    <w:rFonts w:ascii="Times New Roman" w:hAnsi="Times New Roman"/>
                                    <w:color w:val="FF0000"/>
                                    <w:sz w:val="18"/>
                                    <w:szCs w:val="18"/>
                                    <w:lang w:val="ru-RU"/>
                                  </w:rPr>
                                </w:pPr>
                              </w:p>
                              <w:p w14:paraId="5DEAA1D2" w14:textId="77777777" w:rsidR="0057207A" w:rsidRPr="00626750" w:rsidRDefault="0057207A" w:rsidP="00B84F40">
                                <w:pPr>
                                  <w:rPr>
                                    <w:rFonts w:ascii="GOST type B" w:hAnsi="GOST type B"/>
                                    <w:i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271" name="Rectangle 353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8614"/>
                              <a:ext cx="2573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39AF498" w14:textId="77777777" w:rsidR="0057207A" w:rsidRPr="00626750" w:rsidRDefault="0057207A" w:rsidP="002B3FCC">
                                <w:pPr>
                                  <w:pStyle w:val="a8"/>
                                  <w:rPr>
                                    <w:rFonts w:ascii="GOST type B" w:hAnsi="GOST type B"/>
                                    <w:i w:val="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272" name="Rectangle 356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8969"/>
                              <a:ext cx="2573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381127E" w14:textId="77777777" w:rsidR="0057207A" w:rsidRPr="00626750" w:rsidRDefault="0057207A" w:rsidP="00B84F40">
                                <w:pPr>
                                  <w:pStyle w:val="a8"/>
                                  <w:jc w:val="both"/>
                                  <w:rPr>
                                    <w:rFonts w:ascii="GOST type B" w:hAnsi="GOST type B"/>
                                    <w:sz w:val="22"/>
                                    <w:szCs w:val="22"/>
                                    <w:lang w:val="en-US"/>
                                  </w:rPr>
                                </w:pPr>
                              </w:p>
                              <w:p w14:paraId="29AF258B" w14:textId="77777777" w:rsidR="0057207A" w:rsidRPr="0003012F" w:rsidRDefault="0057207A" w:rsidP="00B84F40">
                                <w:pPr>
                                  <w:rPr>
                                    <w:rFonts w:ascii="GOST type B" w:hAnsi="GOST type B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273" name="Rectangle 359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9314"/>
                              <a:ext cx="2573" cy="3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A4114F1" w14:textId="77777777" w:rsidR="0057207A" w:rsidRPr="00626750" w:rsidRDefault="0057207A" w:rsidP="00B84F40">
                                <w:pPr>
                                  <w:rPr>
                                    <w:rFonts w:ascii="GOST type B" w:hAnsi="GOST type B"/>
                                    <w:i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274" name="Rectangle 3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9660"/>
                              <a:ext cx="2573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52A63CF1" w14:textId="77777777" w:rsidR="0057207A" w:rsidRPr="00626750" w:rsidRDefault="0057207A" w:rsidP="00B84F40">
                                <w:pPr>
                                  <w:rPr>
                                    <w:rFonts w:ascii="GOST type B" w:hAnsi="GOST type B"/>
                                    <w:i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275" name="Line 363"/>
                          <wps:cNvCnPr/>
                          <wps:spPr bwMode="auto">
                            <a:xfrm>
                              <a:off x="14208" y="18239"/>
                              <a:ext cx="2" cy="17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76" name="Rectangle 364"/>
                          <wps:cNvSpPr>
                            <a:spLocks noChangeArrowheads="1"/>
                          </wps:cNvSpPr>
                          <wps:spPr bwMode="auto">
                            <a:xfrm>
                              <a:off x="7787" y="18314"/>
                              <a:ext cx="6292" cy="16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6602279" w14:textId="77777777" w:rsidR="0057207A" w:rsidRPr="00932DFF" w:rsidRDefault="0057207A" w:rsidP="00B84F40">
                                <w:pPr>
                                  <w:pStyle w:val="a8"/>
                                  <w:rPr>
                                    <w:rFonts w:ascii="GOST type B" w:hAnsi="GOST type B"/>
                                    <w:szCs w:val="24"/>
                                    <w:lang w:val="en-US"/>
                                  </w:rPr>
                                </w:pPr>
                              </w:p>
                              <w:p w14:paraId="51173B32" w14:textId="77777777" w:rsidR="0057207A" w:rsidRPr="00932DFF" w:rsidRDefault="0057207A" w:rsidP="00B84F40">
                                <w:pPr>
                                  <w:pStyle w:val="a8"/>
                                  <w:rPr>
                                    <w:rFonts w:ascii="Times New Roman" w:hAnsi="Times New Roman"/>
                                    <w:i w:val="0"/>
                                    <w:szCs w:val="24"/>
                                    <w:lang w:val="ru-RU"/>
                                  </w:rPr>
                                </w:pPr>
                                <w:r w:rsidRPr="00932DFF">
                                  <w:rPr>
                                    <w:rFonts w:ascii="Times New Roman" w:hAnsi="Times New Roman"/>
                                    <w:i w:val="0"/>
                                    <w:szCs w:val="24"/>
                                    <w:lang w:val="ru-RU"/>
                                  </w:rPr>
                                  <w:t>Основная часть проекта планировки</w:t>
                                </w:r>
                                <w:r>
                                  <w:rPr>
                                    <w:rFonts w:ascii="Times New Roman" w:hAnsi="Times New Roman"/>
                                    <w:i w:val="0"/>
                                    <w:szCs w:val="24"/>
                                    <w:lang w:val="ru-RU"/>
                                  </w:rPr>
                                  <w:t>.</w:t>
                                </w:r>
                              </w:p>
                              <w:p w14:paraId="0346D2B2" w14:textId="77777777" w:rsidR="0057207A" w:rsidRPr="00626750" w:rsidRDefault="0057207A" w:rsidP="00B84F40">
                                <w:pPr>
                                  <w:pStyle w:val="a8"/>
                                  <w:rPr>
                                    <w:rFonts w:ascii="GOST type B" w:hAnsi="GOST type B"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277" name="Line 365"/>
                          <wps:cNvCnPr/>
                          <wps:spPr bwMode="auto">
                            <a:xfrm>
                              <a:off x="14221" y="18587"/>
                              <a:ext cx="5769" cy="1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78" name="Line 366"/>
                          <wps:cNvCnPr/>
                          <wps:spPr bwMode="auto">
                            <a:xfrm>
                              <a:off x="14219" y="18939"/>
                              <a:ext cx="5769" cy="2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79" name="Line 367"/>
                          <wps:cNvCnPr/>
                          <wps:spPr bwMode="auto">
                            <a:xfrm>
                              <a:off x="17487" y="18239"/>
                              <a:ext cx="3" cy="693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80" name="Rectangle 373"/>
                          <wps:cNvSpPr>
                            <a:spLocks noChangeArrowheads="1"/>
                          </wps:cNvSpPr>
                          <wps:spPr bwMode="auto">
                            <a:xfrm>
                              <a:off x="14295" y="18978"/>
                              <a:ext cx="5609" cy="10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2ED85B2" w14:textId="77777777" w:rsidR="0057207A" w:rsidRDefault="0057207A" w:rsidP="00F300D7">
                                <w:pPr>
                                  <w:pStyle w:val="a8"/>
                                  <w:rPr>
                                    <w:rFonts w:ascii="Times New Roman" w:hAnsi="Times New Roman"/>
                                    <w:sz w:val="20"/>
                                    <w:lang w:val="ru-RU"/>
                                  </w:rPr>
                                </w:pPr>
                              </w:p>
                              <w:p w14:paraId="239C9FF2" w14:textId="270FC461" w:rsidR="0057207A" w:rsidRPr="00B15B4B" w:rsidRDefault="0057207A" w:rsidP="00F300D7">
                                <w:pPr>
                                  <w:pStyle w:val="a8"/>
                                  <w:rPr>
                                    <w:rFonts w:ascii="Times New Roman" w:hAnsi="Times New Roman"/>
                                    <w:sz w:val="20"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lang w:val="ru-RU"/>
                                  </w:rPr>
                                  <w:t>ООО «Плеском»</w:t>
                                </w:r>
                              </w:p>
                              <w:p w14:paraId="5AFA109A" w14:textId="77777777" w:rsidR="0057207A" w:rsidRPr="00CD6B3C" w:rsidRDefault="0057207A" w:rsidP="00B84F40">
                                <w:pPr>
                                  <w:pStyle w:val="a8"/>
                                  <w:rPr>
                                    <w:rFonts w:ascii="Times New Roman" w:hAnsi="Times New Roman"/>
                                    <w:sz w:val="28"/>
                                    <w:szCs w:val="28"/>
                                    <w:lang w:val="ru-RU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</wpg:grpSp>
                      <wps:wsp>
                        <wps:cNvPr id="1281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733425" y="9058275"/>
                            <a:ext cx="861695" cy="139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D43E360" w14:textId="77777777" w:rsidR="0057207A" w:rsidRPr="00FE178E" w:rsidRDefault="0057207A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    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82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1647825" y="9048750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41B8DB1" w14:textId="77777777" w:rsidR="0057207A" w:rsidRPr="00FE178E" w:rsidRDefault="0057207A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Подп.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83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2085975" y="9058275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F0E08CB" w14:textId="77777777" w:rsidR="0057207A" w:rsidRPr="00FE178E" w:rsidRDefault="0057207A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84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4657725" y="9248775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A3F7999" w14:textId="77777777" w:rsidR="0057207A" w:rsidRPr="00FE178E" w:rsidRDefault="0057207A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Стадия</w:t>
                              </w:r>
                              <w:r w:rsidRPr="00FE178E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85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5191125" y="9277350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597CF7F" w14:textId="77777777" w:rsidR="0057207A" w:rsidRPr="00FE178E" w:rsidRDefault="0057207A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  <w:r w:rsidRPr="00FE178E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86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5838825" y="9267825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53B05A8" w14:textId="77777777" w:rsidR="0057207A" w:rsidRPr="00FE178E" w:rsidRDefault="0057207A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Листов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87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4657725" y="9439275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2DC7ADD" w14:textId="77777777" w:rsidR="0057207A" w:rsidRPr="00FE178E" w:rsidRDefault="0057207A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П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88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5200650" y="9439275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43373CD" w14:textId="77777777" w:rsidR="0057207A" w:rsidRPr="00FE178E" w:rsidRDefault="0057207A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89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5867400" y="9410700"/>
                            <a:ext cx="447040" cy="175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A5A7BF9" w14:textId="7E0071F1" w:rsidR="0057207A" w:rsidRPr="00FE178E" w:rsidRDefault="0057207A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53F3387" id="Группа 50" o:spid="_x0000_s1026" style="position:absolute;left:0;text-align:left;margin-left:-18.3pt;margin-top:-23.9pt;width:512.35pt;height:798.05pt;z-index:251654144;mso-height-relative:margin" coordsize="65144,1013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">
                <v:group id="Group 324" o:spid="_x0000_s1027" style="position:absolute;width:65144;height:101354" coordsize="20000,200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">
                  <v:rect id="Rectangle 325" o:spid="_x0000_s1028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" filled="f" strokeweight="2pt"/>
                  <v:line id="Line 326" o:spid="_x0000_s1029" style="position:absolute;visibility:visible;mso-wrap-style:square" from="993,17183" to="995,18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" strokeweight="2pt"/>
                  <v:line id="Line 327" o:spid="_x0000_s1030" style="position:absolute;visibility:visible;mso-wrap-style:square" from="10,17173" to="19977,17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" strokeweight="2pt"/>
                  <v:line id="Line 328" o:spid="_x0000_s1031" style="position:absolute;visibility:visible;mso-wrap-style:square" from="2186,17192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" strokeweight="2pt"/>
                  <v:line id="Line 329" o:spid="_x0000_s1032" style="position:absolute;visibility:visible;mso-wrap-style:square" from="4919,17192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" strokeweight="2pt"/>
                  <v:line id="Line 330" o:spid="_x0000_s1033" style="position:absolute;visibility:visible;mso-wrap-style:square" from="6557,17192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" strokeweight="2pt"/>
                  <v:line id="Line 331" o:spid="_x0000_s1034" style="position:absolute;visibility:visible;mso-wrap-style:square" from="7650,17183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" strokeweight="2pt"/>
                  <v:line id="Line 332" o:spid="_x0000_s1035" style="position:absolute;visibility:visible;mso-wrap-style:square" from="15848,18239" to="15852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" strokeweight="2pt"/>
                  <v:line id="Line 333" o:spid="_x0000_s1036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" strokeweight="1pt"/>
                  <v:line id="Line 334" o:spid="_x0000_s1037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" strokeweight="1pt"/>
                  <v:rect id="Rectangle 335" o:spid="_x0000_s1038" style="position:absolute;left:25;top:17947;width:868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" filled="f" stroked="f" strokeweight=".25pt">
                    <v:textbox inset="1pt,1pt,1pt,1pt">
                      <w:txbxContent>
                        <w:p w14:paraId="4BDDDB2E" w14:textId="77777777" w:rsidR="0057207A" w:rsidRPr="00FE178E" w:rsidRDefault="0057207A" w:rsidP="00B84F40">
                          <w:pPr>
                            <w:pStyle w:val="a8"/>
                            <w:jc w:val="left"/>
                            <w:rPr>
                              <w:rFonts w:ascii="GOST type B" w:hAnsi="GOST type B"/>
                              <w:sz w:val="22"/>
                              <w:szCs w:val="22"/>
                              <w:lang w:val="ru-RU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Изм.</w:t>
                          </w:r>
                        </w:p>
                        <w:p w14:paraId="192E56EB" w14:textId="77777777" w:rsidR="0057207A" w:rsidRPr="0003012F" w:rsidRDefault="0057207A" w:rsidP="00B84F40">
                          <w:pPr>
                            <w:pStyle w:val="a8"/>
                            <w:rPr>
                              <w:rFonts w:ascii="GOST type B" w:hAnsi="GOST type B"/>
                              <w:sz w:val="22"/>
                              <w:szCs w:val="22"/>
                            </w:rPr>
                          </w:pPr>
                          <w:r w:rsidRPr="0003012F">
                            <w:rPr>
                              <w:rFonts w:ascii="GOST type B" w:hAnsi="GOST type B"/>
                              <w:sz w:val="22"/>
                              <w:szCs w:val="22"/>
                            </w:rPr>
                            <w:t>мн.</w:t>
                          </w:r>
                        </w:p>
                      </w:txbxContent>
                    </v:textbox>
                  </v:rect>
                  <v:rect id="_x0000_s1039" style="position:absolute;left:893;top:17947;width:1374;height: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" filled="f" stroked="f" strokeweight=".25pt">
                    <v:textbox inset="1pt,1pt,1pt,1pt">
                      <w:txbxContent>
                        <w:p w14:paraId="40053DEA" w14:textId="77777777" w:rsidR="0057207A" w:rsidRPr="00FE178E" w:rsidRDefault="0057207A" w:rsidP="00B84F40">
                          <w:pPr>
                            <w:pStyle w:val="a8"/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</w:pPr>
                          <w:proofErr w:type="spellStart"/>
                          <w:r w:rsidRPr="00FE178E"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Кол.уч</w:t>
                          </w:r>
                          <w:proofErr w:type="spellEnd"/>
                          <w:r w:rsidRPr="00FE178E"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.</w:t>
                          </w:r>
                        </w:p>
                      </w:txbxContent>
                    </v:textbox>
                  </v:rect>
                  <v:rect id="Rectangle 342" o:spid="_x0000_s1040" style="position:absolute;left:7760;top:17210;width:12240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" filled="f" stroked="f" strokeweight=".25pt">
                    <v:textbox inset="1pt,1pt,1pt,1pt">
                      <w:txbxContent>
                        <w:p w14:paraId="7FBDFE52" w14:textId="773309AF" w:rsidR="0057207A" w:rsidRPr="00253EE4" w:rsidRDefault="00B15BD1" w:rsidP="00253EE4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Times New Roman" w:hAnsi="Times New Roman"/>
                              <w:bCs/>
                              <w:color w:val="000000"/>
                              <w:sz w:val="21"/>
                              <w:szCs w:val="21"/>
                            </w:rPr>
                            <w:t>Внесение изменений в п</w:t>
                          </w:r>
                          <w:r w:rsidR="0057207A" w:rsidRPr="00253EE4">
                            <w:rPr>
                              <w:rFonts w:ascii="Times New Roman" w:hAnsi="Times New Roman"/>
                              <w:bCs/>
                              <w:color w:val="000000"/>
                              <w:sz w:val="21"/>
                              <w:szCs w:val="21"/>
                            </w:rPr>
                            <w:t>роект планировки и проект межевания территории по ул. Центральная в п. Областной с/х опытной станции Городищенского муниципального района Волгоградской области</w:t>
                          </w:r>
                        </w:p>
                      </w:txbxContent>
                    </v:textbox>
                  </v:rect>
                  <v:line id="Line 343" o:spid="_x0000_s1041" style="position:absolute;visibility:visible;mso-wrap-style:square" from="12,18233" to="19979,182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" strokeweight="2pt"/>
                  <v:line id="Line 344" o:spid="_x0000_s1042" style="position:absolute;visibility:visible;mso-wrap-style:square" from="25,17881" to="7646,1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" strokeweight="2pt"/>
                  <v:line id="Line 345" o:spid="_x0000_s1043" style="position:absolute;visibility:visible;mso-wrap-style:square" from="3480,17882" to="3480,18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" strokeweight="1pt"/>
                  <v:line id="Line 346" o:spid="_x0000_s1044" style="position:absolute;visibility:visible;mso-wrap-style:square" from="10,18938" to="7631,18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" strokeweight="1pt"/>
                  <v:line id="Line 347" o:spid="_x0000_s1045" style="position:absolute;visibility:visible;mso-wrap-style:square" from="10,18583" to="7631,185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" strokeweight="1pt"/>
                  <v:rect id="Rectangle 350" o:spid="_x0000_s1046" style="position:absolute;left:2267;top:18267;width:2573;height: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" filled="f" stroked="f" strokeweight=".25pt">
                    <v:textbox inset="1pt,1pt,1pt,1pt">
                      <w:txbxContent>
                        <w:p w14:paraId="43F9B6E7" w14:textId="77777777" w:rsidR="0057207A" w:rsidRPr="00B958D0" w:rsidRDefault="0057207A" w:rsidP="00B84F40">
                          <w:pPr>
                            <w:pStyle w:val="a8"/>
                            <w:rPr>
                              <w:rFonts w:ascii="Times New Roman" w:hAnsi="Times New Roman"/>
                              <w:color w:val="FF0000"/>
                              <w:sz w:val="18"/>
                              <w:szCs w:val="18"/>
                              <w:lang w:val="ru-RU"/>
                            </w:rPr>
                          </w:pPr>
                        </w:p>
                        <w:p w14:paraId="5DEAA1D2" w14:textId="77777777" w:rsidR="0057207A" w:rsidRPr="00626750" w:rsidRDefault="0057207A" w:rsidP="00B84F40">
                          <w:pPr>
                            <w:rPr>
                              <w:rFonts w:ascii="GOST type B" w:hAnsi="GOST type B"/>
                              <w:i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rect id="Rectangle 353" o:spid="_x0000_s1047" style="position:absolute;left:2267;top:18614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" filled="f" stroked="f" strokeweight=".25pt">
                    <v:textbox inset="1pt,1pt,1pt,1pt">
                      <w:txbxContent>
                        <w:p w14:paraId="239AF498" w14:textId="77777777" w:rsidR="0057207A" w:rsidRPr="00626750" w:rsidRDefault="0057207A" w:rsidP="002B3FCC">
                          <w:pPr>
                            <w:pStyle w:val="a8"/>
                            <w:rPr>
                              <w:rFonts w:ascii="GOST type B" w:hAnsi="GOST type B"/>
                              <w:i w:val="0"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rect id="Rectangle 356" o:spid="_x0000_s1048" style="position:absolute;left:2267;top:18969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" filled="f" stroked="f" strokeweight=".25pt">
                    <v:textbox inset="1pt,1pt,1pt,1pt">
                      <w:txbxContent>
                        <w:p w14:paraId="2381127E" w14:textId="77777777" w:rsidR="0057207A" w:rsidRPr="00626750" w:rsidRDefault="0057207A" w:rsidP="00B84F40">
                          <w:pPr>
                            <w:pStyle w:val="a8"/>
                            <w:jc w:val="both"/>
                            <w:rPr>
                              <w:rFonts w:ascii="GOST type B" w:hAnsi="GOST type B"/>
                              <w:sz w:val="22"/>
                              <w:szCs w:val="22"/>
                              <w:lang w:val="en-US"/>
                            </w:rPr>
                          </w:pPr>
                        </w:p>
                        <w:p w14:paraId="29AF258B" w14:textId="77777777" w:rsidR="0057207A" w:rsidRPr="0003012F" w:rsidRDefault="0057207A" w:rsidP="00B84F40">
                          <w:pPr>
                            <w:rPr>
                              <w:rFonts w:ascii="GOST type B" w:hAnsi="GOST type B"/>
                            </w:rPr>
                          </w:pPr>
                        </w:p>
                      </w:txbxContent>
                    </v:textbox>
                  </v:rect>
                  <v:rect id="Rectangle 359" o:spid="_x0000_s1049" style="position:absolute;left:2267;top:19314;width:2573;height: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" filled="f" stroked="f" strokeweight=".25pt">
                    <v:textbox inset="1pt,1pt,1pt,1pt">
                      <w:txbxContent>
                        <w:p w14:paraId="1A4114F1" w14:textId="77777777" w:rsidR="0057207A" w:rsidRPr="00626750" w:rsidRDefault="0057207A" w:rsidP="00B84F40">
                          <w:pPr>
                            <w:rPr>
                              <w:rFonts w:ascii="GOST type B" w:hAnsi="GOST type B"/>
                              <w:i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rect id="Rectangle 362" o:spid="_x0000_s1050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" filled="f" stroked="f" strokeweight=".25pt">
                    <v:textbox inset="1pt,1pt,1pt,1pt">
                      <w:txbxContent>
                        <w:p w14:paraId="52A63CF1" w14:textId="77777777" w:rsidR="0057207A" w:rsidRPr="00626750" w:rsidRDefault="0057207A" w:rsidP="00B84F40">
                          <w:pPr>
                            <w:rPr>
                              <w:rFonts w:ascii="GOST type B" w:hAnsi="GOST type B"/>
                              <w:i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line id="Line 363" o:spid="_x0000_s1051" style="position:absolute;visibility:visible;mso-wrap-style:square" from="14208,18239" to="14210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" strokeweight="2pt"/>
                  <v:rect id="Rectangle 364" o:spid="_x0000_s1052" style="position:absolute;left:7787;top:18314;width:6292;height:16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" filled="f" stroked="f" strokeweight=".25pt">
                    <v:textbox inset="1pt,1pt,1pt,1pt">
                      <w:txbxContent>
                        <w:p w14:paraId="26602279" w14:textId="77777777" w:rsidR="0057207A" w:rsidRPr="00932DFF" w:rsidRDefault="0057207A" w:rsidP="00B84F40">
                          <w:pPr>
                            <w:pStyle w:val="a8"/>
                            <w:rPr>
                              <w:rFonts w:ascii="GOST type B" w:hAnsi="GOST type B"/>
                              <w:szCs w:val="24"/>
                              <w:lang w:val="en-US"/>
                            </w:rPr>
                          </w:pPr>
                        </w:p>
                        <w:p w14:paraId="51173B32" w14:textId="77777777" w:rsidR="0057207A" w:rsidRPr="00932DFF" w:rsidRDefault="0057207A" w:rsidP="00B84F40">
                          <w:pPr>
                            <w:pStyle w:val="a8"/>
                            <w:rPr>
                              <w:rFonts w:ascii="Times New Roman" w:hAnsi="Times New Roman"/>
                              <w:i w:val="0"/>
                              <w:szCs w:val="24"/>
                              <w:lang w:val="ru-RU"/>
                            </w:rPr>
                          </w:pPr>
                          <w:r w:rsidRPr="00932DFF">
                            <w:rPr>
                              <w:rFonts w:ascii="Times New Roman" w:hAnsi="Times New Roman"/>
                              <w:i w:val="0"/>
                              <w:szCs w:val="24"/>
                              <w:lang w:val="ru-RU"/>
                            </w:rPr>
                            <w:t>Основная часть проекта планировки</w:t>
                          </w:r>
                          <w:r>
                            <w:rPr>
                              <w:rFonts w:ascii="Times New Roman" w:hAnsi="Times New Roman"/>
                              <w:i w:val="0"/>
                              <w:szCs w:val="24"/>
                              <w:lang w:val="ru-RU"/>
                            </w:rPr>
                            <w:t>.</w:t>
                          </w:r>
                        </w:p>
                        <w:p w14:paraId="0346D2B2" w14:textId="77777777" w:rsidR="0057207A" w:rsidRPr="00626750" w:rsidRDefault="0057207A" w:rsidP="00B84F40">
                          <w:pPr>
                            <w:pStyle w:val="a8"/>
                            <w:rPr>
                              <w:rFonts w:ascii="GOST type B" w:hAnsi="GOST type B"/>
                              <w:sz w:val="28"/>
                              <w:szCs w:val="28"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line id="Line 365" o:spid="_x0000_s1053" style="position:absolute;visibility:visible;mso-wrap-style:square" from="14221,18587" to="19990,18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" strokeweight="2pt"/>
                  <v:line id="Line 366" o:spid="_x0000_s1054" style="position:absolute;visibility:visible;mso-wrap-style:square" from="14219,18939" to="19988,18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" strokeweight="2pt"/>
                  <v:line id="Line 367" o:spid="_x0000_s1055" style="position:absolute;visibility:visible;mso-wrap-style:square" from="17487,18239" to="17490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" strokeweight="2pt"/>
                  <v:rect id="Rectangle 373" o:spid="_x0000_s1056" style="position:absolute;left:14295;top:18978;width:5609;height:10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" filled="f" stroked="f" strokeweight=".25pt">
                    <v:textbox inset="1pt,1pt,1pt,1pt">
                      <w:txbxContent>
                        <w:p w14:paraId="22ED85B2" w14:textId="77777777" w:rsidR="0057207A" w:rsidRDefault="0057207A" w:rsidP="00F300D7">
                          <w:pPr>
                            <w:pStyle w:val="a8"/>
                            <w:rPr>
                              <w:rFonts w:ascii="Times New Roman" w:hAnsi="Times New Roman"/>
                              <w:sz w:val="20"/>
                              <w:lang w:val="ru-RU"/>
                            </w:rPr>
                          </w:pPr>
                        </w:p>
                        <w:p w14:paraId="239C9FF2" w14:textId="270FC461" w:rsidR="0057207A" w:rsidRPr="00B15B4B" w:rsidRDefault="0057207A" w:rsidP="00F300D7">
                          <w:pPr>
                            <w:pStyle w:val="a8"/>
                            <w:rPr>
                              <w:rFonts w:ascii="Times New Roman" w:hAnsi="Times New Roman"/>
                              <w:sz w:val="20"/>
                              <w:lang w:val="ru-RU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lang w:val="ru-RU"/>
                            </w:rPr>
                            <w:t>ООО «Плеском»</w:t>
                          </w:r>
                        </w:p>
                        <w:p w14:paraId="5AFA109A" w14:textId="77777777" w:rsidR="0057207A" w:rsidRPr="00CD6B3C" w:rsidRDefault="0057207A" w:rsidP="00B84F40">
                          <w:pPr>
                            <w:pStyle w:val="a8"/>
                            <w:rPr>
                              <w:rFonts w:ascii="Times New Roman" w:hAnsi="Times New Roman"/>
                              <w:sz w:val="28"/>
                              <w:szCs w:val="28"/>
                              <w:lang w:val="ru-RU"/>
                            </w:rPr>
                          </w:pPr>
                        </w:p>
                      </w:txbxContent>
                    </v:textbox>
                  </v:rect>
                </v:group>
                <v:rect id="_x0000_s1057" style="position:absolute;left:7334;top:90582;width:8617;height:13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" filled="f" stroked="f" strokeweight=".25pt">
                  <v:textbox inset="1pt,1pt,1pt,1pt">
                    <w:txbxContent>
                      <w:p w14:paraId="4D43E360" w14:textId="77777777" w:rsidR="0057207A" w:rsidRPr="00FE178E" w:rsidRDefault="0057207A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    №док</w:t>
                        </w:r>
                      </w:p>
                    </w:txbxContent>
                  </v:textbox>
                </v:rect>
                <v:rect id="_x0000_s1058" style="position:absolute;left:16478;top:90487;width:4470;height:1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" filled="f" stroked="f" strokeweight=".25pt">
                  <v:textbox inset="1pt,1pt,1pt,1pt">
                    <w:txbxContent>
                      <w:p w14:paraId="241B8DB1" w14:textId="77777777" w:rsidR="0057207A" w:rsidRPr="00FE178E" w:rsidRDefault="0057207A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Подп.</w:t>
                        </w:r>
                      </w:p>
                    </w:txbxContent>
                  </v:textbox>
                </v:rect>
                <v:rect id="_x0000_s1059" style="position:absolute;left:20859;top:90582;width:4471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" filled="f" stroked="f" strokeweight=".25pt">
                  <v:textbox inset="1pt,1pt,1pt,1pt">
                    <w:txbxContent>
                      <w:p w14:paraId="2F0E08CB" w14:textId="77777777" w:rsidR="0057207A" w:rsidRPr="00FE178E" w:rsidRDefault="0057207A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Дата</w:t>
                        </w:r>
                      </w:p>
                    </w:txbxContent>
                  </v:textbox>
                </v:rect>
                <v:rect id="_x0000_s1060" style="position:absolute;left:46577;top:92487;width:447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" filled="f" stroked="f" strokeweight=".25pt">
                  <v:textbox inset="1pt,1pt,1pt,1pt">
                    <w:txbxContent>
                      <w:p w14:paraId="2A3F7999" w14:textId="77777777" w:rsidR="0057207A" w:rsidRPr="00FE178E" w:rsidRDefault="0057207A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Стадия</w:t>
                        </w:r>
                        <w:r w:rsidRPr="00FE178E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_x0000_s1061" style="position:absolute;left:51911;top:92773;width:4470;height:1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" filled="f" stroked="f" strokeweight=".25pt">
                  <v:textbox inset="1pt,1pt,1pt,1pt">
                    <w:txbxContent>
                      <w:p w14:paraId="1597CF7F" w14:textId="77777777" w:rsidR="0057207A" w:rsidRPr="00FE178E" w:rsidRDefault="0057207A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  <w:r w:rsidRPr="00FE178E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_x0000_s1062" style="position:absolute;left:58388;top:92678;width:4470;height:1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" filled="f" stroked="f" strokeweight=".25pt">
                  <v:textbox inset="1pt,1pt,1pt,1pt">
                    <w:txbxContent>
                      <w:p w14:paraId="253B05A8" w14:textId="77777777" w:rsidR="0057207A" w:rsidRPr="00FE178E" w:rsidRDefault="0057207A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Листов</w:t>
                        </w:r>
                      </w:p>
                    </w:txbxContent>
                  </v:textbox>
                </v:rect>
                <v:rect id="_x0000_s1063" style="position:absolute;left:46577;top:94392;width:447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" filled="f" stroked="f" strokeweight=".25pt">
                  <v:textbox inset="1pt,1pt,1pt,1pt">
                    <w:txbxContent>
                      <w:p w14:paraId="22DC7ADD" w14:textId="77777777" w:rsidR="0057207A" w:rsidRPr="00FE178E" w:rsidRDefault="0057207A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П</w:t>
                        </w:r>
                      </w:p>
                    </w:txbxContent>
                  </v:textbox>
                </v:rect>
                <v:rect id="_x0000_s1064" style="position:absolute;left:52006;top:94392;width:447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" filled="f" stroked="f" strokeweight=".25pt">
                  <v:textbox inset="1pt,1pt,1pt,1pt">
                    <w:txbxContent>
                      <w:p w14:paraId="743373CD" w14:textId="77777777" w:rsidR="0057207A" w:rsidRPr="00FE178E" w:rsidRDefault="0057207A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1</w:t>
                        </w:r>
                      </w:p>
                    </w:txbxContent>
                  </v:textbox>
                </v:rect>
                <v:rect id="_x0000_s1065" style="position:absolute;left:58674;top:94107;width:4470;height:17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" filled="f" stroked="f" strokeweight=".25pt">
                  <v:textbox inset="1pt,1pt,1pt,1pt">
                    <w:txbxContent>
                      <w:p w14:paraId="7A5A7BF9" w14:textId="7E0071F1" w:rsidR="0057207A" w:rsidRPr="00FE178E" w:rsidRDefault="0057207A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8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DE35FB">
        <w:rPr>
          <w:rFonts w:ascii="Times New Roman" w:hAnsi="Times New Roman"/>
          <w:sz w:val="28"/>
          <w:szCs w:val="28"/>
        </w:rPr>
        <w:t>Содержание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1"/>
        <w:gridCol w:w="5173"/>
        <w:gridCol w:w="1947"/>
      </w:tblGrid>
      <w:tr w:rsidR="00DE35FB" w:rsidRPr="007066B0" w14:paraId="3F070C3D" w14:textId="77777777" w:rsidTr="007066B0">
        <w:tc>
          <w:tcPr>
            <w:tcW w:w="2201" w:type="dxa"/>
          </w:tcPr>
          <w:p w14:paraId="709D43AB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6B0">
              <w:rPr>
                <w:rFonts w:ascii="Times New Roman" w:hAnsi="Times New Roman"/>
                <w:sz w:val="28"/>
                <w:szCs w:val="28"/>
              </w:rPr>
              <w:t>Обозначение</w:t>
            </w:r>
          </w:p>
        </w:tc>
        <w:tc>
          <w:tcPr>
            <w:tcW w:w="5173" w:type="dxa"/>
          </w:tcPr>
          <w:p w14:paraId="5C39E81D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6B0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1947" w:type="dxa"/>
          </w:tcPr>
          <w:p w14:paraId="348A7714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6B0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DE35FB" w:rsidRPr="007066B0" w14:paraId="4F1A3FFF" w14:textId="77777777" w:rsidTr="007066B0">
        <w:tc>
          <w:tcPr>
            <w:tcW w:w="2201" w:type="dxa"/>
          </w:tcPr>
          <w:p w14:paraId="0C6D4F10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6B0">
              <w:rPr>
                <w:rFonts w:ascii="Times New Roman" w:hAnsi="Times New Roman"/>
                <w:sz w:val="28"/>
                <w:szCs w:val="28"/>
              </w:rPr>
              <w:t>ТЛ.1</w:t>
            </w:r>
          </w:p>
        </w:tc>
        <w:tc>
          <w:tcPr>
            <w:tcW w:w="5173" w:type="dxa"/>
            <w:vAlign w:val="center"/>
          </w:tcPr>
          <w:p w14:paraId="587ED68D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66B0">
              <w:rPr>
                <w:rFonts w:ascii="Times New Roman" w:hAnsi="Times New Roman"/>
                <w:sz w:val="28"/>
                <w:szCs w:val="28"/>
              </w:rPr>
              <w:t>Титульный лист</w:t>
            </w:r>
          </w:p>
        </w:tc>
        <w:tc>
          <w:tcPr>
            <w:tcW w:w="1947" w:type="dxa"/>
          </w:tcPr>
          <w:p w14:paraId="14F9D2D7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5FB" w:rsidRPr="007066B0" w14:paraId="4EBDF0A2" w14:textId="77777777" w:rsidTr="007066B0">
        <w:tc>
          <w:tcPr>
            <w:tcW w:w="2201" w:type="dxa"/>
          </w:tcPr>
          <w:p w14:paraId="3D15F4D3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0E5E1EAB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4BCB3BB2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5FB" w:rsidRPr="007066B0" w14:paraId="30F9F508" w14:textId="77777777" w:rsidTr="007066B0">
        <w:tc>
          <w:tcPr>
            <w:tcW w:w="2201" w:type="dxa"/>
          </w:tcPr>
          <w:p w14:paraId="67C54FF0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1798A945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56A271F0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5FB" w:rsidRPr="007066B0" w14:paraId="03E9B816" w14:textId="77777777" w:rsidTr="007066B0">
        <w:tc>
          <w:tcPr>
            <w:tcW w:w="2201" w:type="dxa"/>
          </w:tcPr>
          <w:p w14:paraId="0039FC84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6B0">
              <w:rPr>
                <w:rFonts w:ascii="Times New Roman" w:hAnsi="Times New Roman"/>
                <w:sz w:val="28"/>
                <w:szCs w:val="28"/>
              </w:rPr>
              <w:t>ППТ ОЧ</w:t>
            </w:r>
          </w:p>
        </w:tc>
        <w:tc>
          <w:tcPr>
            <w:tcW w:w="5173" w:type="dxa"/>
            <w:vAlign w:val="center"/>
          </w:tcPr>
          <w:p w14:paraId="4B9907CE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66B0">
              <w:rPr>
                <w:rFonts w:ascii="Times New Roman" w:hAnsi="Times New Roman"/>
                <w:sz w:val="28"/>
                <w:szCs w:val="28"/>
              </w:rPr>
              <w:t>Основная часть. Положения</w:t>
            </w:r>
          </w:p>
        </w:tc>
        <w:tc>
          <w:tcPr>
            <w:tcW w:w="1947" w:type="dxa"/>
          </w:tcPr>
          <w:p w14:paraId="48CD37FD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6B0">
              <w:rPr>
                <w:rFonts w:ascii="Times New Roman" w:hAnsi="Times New Roman"/>
                <w:sz w:val="28"/>
                <w:szCs w:val="28"/>
              </w:rPr>
              <w:t>2-8</w:t>
            </w:r>
          </w:p>
        </w:tc>
      </w:tr>
      <w:tr w:rsidR="00DE35FB" w:rsidRPr="007066B0" w14:paraId="47FD699B" w14:textId="77777777" w:rsidTr="007066B0">
        <w:tc>
          <w:tcPr>
            <w:tcW w:w="2201" w:type="dxa"/>
          </w:tcPr>
          <w:p w14:paraId="3847C8EF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34F4415B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66B0">
              <w:rPr>
                <w:rFonts w:ascii="Times New Roman" w:hAnsi="Times New Roman"/>
                <w:sz w:val="28"/>
                <w:szCs w:val="28"/>
              </w:rPr>
              <w:t>Графическая часть</w:t>
            </w:r>
          </w:p>
        </w:tc>
        <w:tc>
          <w:tcPr>
            <w:tcW w:w="1947" w:type="dxa"/>
          </w:tcPr>
          <w:p w14:paraId="197C134E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66B0">
              <w:rPr>
                <w:rFonts w:ascii="Times New Roman" w:hAnsi="Times New Roman"/>
                <w:sz w:val="28"/>
                <w:szCs w:val="28"/>
              </w:rPr>
              <w:t xml:space="preserve">        9-10</w:t>
            </w:r>
          </w:p>
        </w:tc>
      </w:tr>
      <w:tr w:rsidR="00DE35FB" w:rsidRPr="007066B0" w14:paraId="3571D72B" w14:textId="77777777" w:rsidTr="007066B0">
        <w:tc>
          <w:tcPr>
            <w:tcW w:w="2201" w:type="dxa"/>
          </w:tcPr>
          <w:p w14:paraId="5FC94A14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482BDB40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5586F500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5FB" w:rsidRPr="007066B0" w14:paraId="3AEB4025" w14:textId="77777777" w:rsidTr="007066B0">
        <w:tc>
          <w:tcPr>
            <w:tcW w:w="2201" w:type="dxa"/>
          </w:tcPr>
          <w:p w14:paraId="6B58621D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38B8D60A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25F81FDE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5FB" w:rsidRPr="007066B0" w14:paraId="0F41D18C" w14:textId="77777777" w:rsidTr="007066B0">
        <w:tc>
          <w:tcPr>
            <w:tcW w:w="2201" w:type="dxa"/>
          </w:tcPr>
          <w:p w14:paraId="6E08A3A1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5C7A4FAC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5B4F60CF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5FB" w:rsidRPr="007066B0" w14:paraId="444E1814" w14:textId="77777777" w:rsidTr="007066B0">
        <w:tc>
          <w:tcPr>
            <w:tcW w:w="2201" w:type="dxa"/>
          </w:tcPr>
          <w:p w14:paraId="6B10B45C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7AE418B7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1B9528E2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5FB" w:rsidRPr="007066B0" w14:paraId="2851003A" w14:textId="77777777" w:rsidTr="007066B0">
        <w:tc>
          <w:tcPr>
            <w:tcW w:w="2201" w:type="dxa"/>
          </w:tcPr>
          <w:p w14:paraId="02FE9707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7BF4A043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72B5176F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5FB" w:rsidRPr="007066B0" w14:paraId="2EBF3467" w14:textId="77777777" w:rsidTr="007066B0">
        <w:tc>
          <w:tcPr>
            <w:tcW w:w="2201" w:type="dxa"/>
          </w:tcPr>
          <w:p w14:paraId="46827122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153B0ACF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151A586E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5FB" w:rsidRPr="007066B0" w14:paraId="53F8DBB6" w14:textId="77777777" w:rsidTr="007066B0">
        <w:tc>
          <w:tcPr>
            <w:tcW w:w="2201" w:type="dxa"/>
          </w:tcPr>
          <w:p w14:paraId="784A0EFC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4C2DC2E5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129AB405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5FB" w:rsidRPr="007066B0" w14:paraId="6B0CE2C6" w14:textId="77777777" w:rsidTr="007066B0">
        <w:tc>
          <w:tcPr>
            <w:tcW w:w="2201" w:type="dxa"/>
          </w:tcPr>
          <w:p w14:paraId="0D11C24B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7D575D4E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1BA38408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864A4C9" w14:textId="5A92449D" w:rsidR="00DE35FB" w:rsidRDefault="006A60B6" w:rsidP="00DE35FB">
      <w:pPr>
        <w:jc w:val="center"/>
        <w:rPr>
          <w:rFonts w:ascii="Times New Roman" w:hAnsi="Times New Roman"/>
          <w:sz w:val="28"/>
          <w:szCs w:val="28"/>
        </w:rPr>
        <w:sectPr w:rsidR="00DE35FB" w:rsidSect="00826353">
          <w:pgSz w:w="11906" w:h="16838"/>
          <w:pgMar w:top="284" w:right="850" w:bottom="1134" w:left="1701" w:header="708" w:footer="708" w:gutter="0"/>
          <w:cols w:space="708"/>
          <w:docGrid w:linePitch="360"/>
        </w:sect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4A86C00" wp14:editId="5A49C187">
                <wp:simplePos x="0" y="0"/>
                <wp:positionH relativeFrom="column">
                  <wp:posOffset>-216535</wp:posOffset>
                </wp:positionH>
                <wp:positionV relativeFrom="paragraph">
                  <wp:posOffset>5959475</wp:posOffset>
                </wp:positionV>
                <wp:extent cx="597535" cy="142875"/>
                <wp:effectExtent l="0" t="0" r="0" b="0"/>
                <wp:wrapNone/>
                <wp:docPr id="1229" name="Rectangle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35" cy="14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7A54274" w14:textId="77777777" w:rsidR="0057207A" w:rsidRPr="00FE178E" w:rsidRDefault="0057207A" w:rsidP="00DE35FB">
                            <w:pPr>
                              <w:pStyle w:val="a8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ru-RU"/>
                              </w:rPr>
                              <w:t>Директор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4A86C00" id="Rectangle 336" o:spid="_x0000_s1066" style="position:absolute;left:0;text-align:left;margin-left:-17.05pt;margin-top:469.25pt;width:47.05pt;height:11.2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" filled="f" stroked="f" strokeweight=".25pt">
                <v:textbox inset="1pt,1pt,1pt,1pt">
                  <w:txbxContent>
                    <w:p w14:paraId="17A54274" w14:textId="77777777" w:rsidR="0057207A" w:rsidRPr="00FE178E" w:rsidRDefault="0057207A" w:rsidP="00DE35FB">
                      <w:pPr>
                        <w:pStyle w:val="a8"/>
                        <w:rPr>
                          <w:rFonts w:ascii="Times New Roman" w:hAnsi="Times New Roman"/>
                          <w:sz w:val="18"/>
                          <w:szCs w:val="1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ru-RU"/>
                        </w:rPr>
                        <w:t>Директор</w:t>
                      </w:r>
                    </w:p>
                  </w:txbxContent>
                </v:textbox>
              </v:rect>
            </w:pict>
          </mc:Fallback>
        </mc:AlternateContent>
      </w:r>
    </w:p>
    <w:p w14:paraId="7812B1B8" w14:textId="4C28600F" w:rsidR="008E5C88" w:rsidRPr="008E5C88" w:rsidRDefault="006A60B6" w:rsidP="008E5C88">
      <w:pPr>
        <w:autoSpaceDE w:val="0"/>
        <w:autoSpaceDN w:val="0"/>
        <w:adjustRightInd w:val="0"/>
        <w:spacing w:line="288" w:lineRule="auto"/>
        <w:ind w:left="709" w:right="567"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58240" behindDoc="0" locked="1" layoutInCell="1" allowOverlap="1" wp14:anchorId="2C44316A" wp14:editId="723DE934">
                <wp:simplePos x="0" y="0"/>
                <wp:positionH relativeFrom="page">
                  <wp:posOffset>711200</wp:posOffset>
                </wp:positionH>
                <wp:positionV relativeFrom="page">
                  <wp:posOffset>256540</wp:posOffset>
                </wp:positionV>
                <wp:extent cx="6544945" cy="10094595"/>
                <wp:effectExtent l="0" t="0" r="8255" b="1905"/>
                <wp:wrapNone/>
                <wp:docPr id="473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44945" cy="10094595"/>
                          <a:chOff x="0" y="0"/>
                          <a:chExt cx="20000" cy="20000"/>
                        </a:xfrm>
                      </wpg:grpSpPr>
                      <wps:wsp>
                        <wps:cNvPr id="474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5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08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09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10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11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6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7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8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9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20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21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F3A5496" w14:textId="77777777" w:rsidR="0057207A" w:rsidRPr="00542326" w:rsidRDefault="0057207A" w:rsidP="00A621B4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2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35167EB" w14:textId="77777777" w:rsidR="0057207A" w:rsidRPr="00EB45AA" w:rsidRDefault="0057207A" w:rsidP="00A621B4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3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95108F3" w14:textId="77777777" w:rsidR="0057207A" w:rsidRPr="00EB45AA" w:rsidRDefault="0057207A" w:rsidP="00A621B4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4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3A839D6" w14:textId="77777777" w:rsidR="0057207A" w:rsidRPr="00EB45AA" w:rsidRDefault="0057207A" w:rsidP="00A621B4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5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B1EE138" w14:textId="77777777" w:rsidR="0057207A" w:rsidRPr="00EB45AA" w:rsidRDefault="0057207A" w:rsidP="00A621B4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6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DFC5B86" w14:textId="77777777" w:rsidR="0057207A" w:rsidRPr="00EB45AA" w:rsidRDefault="0057207A" w:rsidP="00A621B4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7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947A2C8" w14:textId="77777777" w:rsidR="0057207A" w:rsidRPr="00542326" w:rsidRDefault="0057207A" w:rsidP="00A621B4">
                              <w:pPr>
                                <w:jc w:val="center"/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8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DBB20EF" w14:textId="77777777" w:rsidR="0057207A" w:rsidRPr="00FE178E" w:rsidRDefault="0057207A" w:rsidP="00A621B4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ППТ ОЧ</w:t>
                              </w:r>
                            </w:p>
                            <w:p w14:paraId="5EEB2CFD" w14:textId="77777777" w:rsidR="0057207A" w:rsidRPr="00EB45AA" w:rsidRDefault="0057207A" w:rsidP="00A621B4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C44316A" id="Group 1" o:spid="_x0000_s1067" style="position:absolute;left:0;text-align:left;margin-left:56pt;margin-top:20.2pt;width:515.35pt;height:794.85pt;z-index:251658240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">
                <v:rect id="Rectangle 2" o:spid="_x0000_s1068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" filled="f" strokeweight="2pt"/>
                <v:line id="Line 3" o:spid="_x0000_s1069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" strokeweight="2pt"/>
                <v:line id="Line 4" o:spid="_x0000_s1070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" strokeweight="2pt"/>
                <v:line id="Line 5" o:spid="_x0000_s1071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" strokeweight="2pt"/>
                <v:line id="Line 6" o:spid="_x0000_s1072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" strokeweight="2pt"/>
                <v:line id="Line 7" o:spid="_x0000_s1073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" strokeweight="2pt"/>
                <v:line id="Line 8" o:spid="_x0000_s1074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" strokeweight="2pt"/>
                <v:line id="Line 9" o:spid="_x0000_s1075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" strokeweight="2pt"/>
                <v:line id="Line 10" o:spid="_x0000_s1076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" strokeweight="1pt"/>
                <v:line id="Line 11" o:spid="_x0000_s1077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" strokeweight="2pt"/>
                <v:line id="Line 12" o:spid="_x0000_s1078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" strokeweight="1pt"/>
                <v:rect id="Rectangle 13" o:spid="_x0000_s1079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" filled="f" stroked="f" strokeweight=".25pt">
                  <v:textbox inset="1pt,1pt,1pt,1pt">
                    <w:txbxContent>
                      <w:p w14:paraId="3F3A5496" w14:textId="77777777" w:rsidR="0057207A" w:rsidRPr="00542326" w:rsidRDefault="0057207A" w:rsidP="00A621B4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080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" filled="f" stroked="f" strokeweight=".25pt">
                  <v:textbox inset="1pt,1pt,1pt,1pt">
                    <w:txbxContent>
                      <w:p w14:paraId="135167EB" w14:textId="77777777" w:rsidR="0057207A" w:rsidRPr="00EB45AA" w:rsidRDefault="0057207A" w:rsidP="00A621B4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081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" filled="f" stroked="f" strokeweight=".25pt">
                  <v:textbox inset="1pt,1pt,1pt,1pt">
                    <w:txbxContent>
                      <w:p w14:paraId="395108F3" w14:textId="77777777" w:rsidR="0057207A" w:rsidRPr="00EB45AA" w:rsidRDefault="0057207A" w:rsidP="00A621B4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082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" filled="f" stroked="f" strokeweight=".25pt">
                  <v:textbox inset="1pt,1pt,1pt,1pt">
                    <w:txbxContent>
                      <w:p w14:paraId="13A839D6" w14:textId="77777777" w:rsidR="0057207A" w:rsidRPr="00EB45AA" w:rsidRDefault="0057207A" w:rsidP="00A621B4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083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" filled="f" stroked="f" strokeweight=".25pt">
                  <v:textbox inset="1pt,1pt,1pt,1pt">
                    <w:txbxContent>
                      <w:p w14:paraId="4B1EE138" w14:textId="77777777" w:rsidR="0057207A" w:rsidRPr="00EB45AA" w:rsidRDefault="0057207A" w:rsidP="00A621B4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084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" filled="f" stroked="f" strokeweight=".25pt">
                  <v:textbox inset="1pt,1pt,1pt,1pt">
                    <w:txbxContent>
                      <w:p w14:paraId="3DFC5B86" w14:textId="77777777" w:rsidR="0057207A" w:rsidRPr="00EB45AA" w:rsidRDefault="0057207A" w:rsidP="00A621B4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085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" filled="f" stroked="f" strokeweight=".25pt">
                  <v:textbox inset="1pt,1pt,1pt,1pt">
                    <w:txbxContent>
                      <w:p w14:paraId="3947A2C8" w14:textId="77777777" w:rsidR="0057207A" w:rsidRPr="00542326" w:rsidRDefault="0057207A" w:rsidP="00A621B4">
                        <w:pPr>
                          <w:jc w:val="center"/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</w:pPr>
                        <w:r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  <w:t>2</w:t>
                        </w:r>
                      </w:p>
                    </w:txbxContent>
                  </v:textbox>
                </v:rect>
                <v:rect id="Rectangle 20" o:spid="_x0000_s1086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" filled="f" stroked="f" strokeweight=".25pt">
                  <v:textbox inset="1pt,1pt,1pt,1pt">
                    <w:txbxContent>
                      <w:p w14:paraId="0DBB20EF" w14:textId="77777777" w:rsidR="0057207A" w:rsidRPr="00FE178E" w:rsidRDefault="0057207A" w:rsidP="00A621B4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ППТ ОЧ</w:t>
                        </w:r>
                      </w:p>
                      <w:p w14:paraId="5EEB2CFD" w14:textId="77777777" w:rsidR="0057207A" w:rsidRPr="00EB45AA" w:rsidRDefault="0057207A" w:rsidP="00A621B4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8E5C88" w:rsidRPr="008E5C88">
        <w:rPr>
          <w:rFonts w:ascii="Times New Roman" w:hAnsi="Times New Roman"/>
          <w:b/>
          <w:sz w:val="28"/>
          <w:szCs w:val="28"/>
        </w:rPr>
        <w:t>Введение</w:t>
      </w:r>
    </w:p>
    <w:p w14:paraId="31A1F4B0" w14:textId="28AFF6BF" w:rsidR="00CC5001" w:rsidRDefault="00806064" w:rsidP="00CC5001">
      <w:pPr>
        <w:autoSpaceDE w:val="0"/>
        <w:autoSpaceDN w:val="0"/>
        <w:adjustRightInd w:val="0"/>
        <w:spacing w:after="0" w:line="360" w:lineRule="auto"/>
        <w:ind w:left="426" w:firstLine="708"/>
        <w:jc w:val="both"/>
        <w:rPr>
          <w:rFonts w:ascii="Times New Roman" w:hAnsi="Times New Roman"/>
          <w:sz w:val="28"/>
          <w:szCs w:val="28"/>
        </w:rPr>
      </w:pPr>
      <w:r w:rsidRPr="009830EE">
        <w:rPr>
          <w:rFonts w:ascii="Times New Roman" w:hAnsi="Times New Roman"/>
          <w:bCs/>
          <w:color w:val="000000"/>
          <w:sz w:val="28"/>
          <w:szCs w:val="28"/>
        </w:rPr>
        <w:t xml:space="preserve">Проект планировки и проект межевания территории по </w:t>
      </w:r>
      <w:r w:rsidR="001F21EA">
        <w:rPr>
          <w:rFonts w:ascii="Times New Roman" w:hAnsi="Times New Roman"/>
          <w:bCs/>
          <w:color w:val="000000"/>
          <w:sz w:val="28"/>
          <w:szCs w:val="28"/>
        </w:rPr>
        <w:br/>
      </w:r>
      <w:r w:rsidRPr="009830EE">
        <w:rPr>
          <w:rFonts w:ascii="Times New Roman" w:hAnsi="Times New Roman"/>
          <w:bCs/>
          <w:color w:val="000000"/>
          <w:sz w:val="28"/>
          <w:szCs w:val="28"/>
        </w:rPr>
        <w:t xml:space="preserve">ул. </w:t>
      </w:r>
      <w:proofErr w:type="spellStart"/>
      <w:r w:rsidR="00253EE4">
        <w:rPr>
          <w:rFonts w:ascii="Times New Roman" w:hAnsi="Times New Roman"/>
          <w:bCs/>
          <w:color w:val="000000"/>
          <w:sz w:val="28"/>
          <w:szCs w:val="28"/>
        </w:rPr>
        <w:t>Центральня</w:t>
      </w:r>
      <w:proofErr w:type="spellEnd"/>
      <w:r w:rsidRPr="009830EE">
        <w:rPr>
          <w:rFonts w:ascii="Times New Roman" w:hAnsi="Times New Roman"/>
          <w:bCs/>
          <w:color w:val="000000"/>
          <w:sz w:val="28"/>
          <w:szCs w:val="28"/>
        </w:rPr>
        <w:t xml:space="preserve"> в </w:t>
      </w:r>
      <w:bookmarkStart w:id="2" w:name="_Hlk142615090"/>
      <w:r w:rsidR="00253EE4" w:rsidRPr="00253EE4">
        <w:rPr>
          <w:rFonts w:ascii="Times New Roman" w:hAnsi="Times New Roman"/>
          <w:bCs/>
          <w:color w:val="000000"/>
          <w:sz w:val="28"/>
          <w:szCs w:val="28"/>
        </w:rPr>
        <w:t>п</w:t>
      </w:r>
      <w:r w:rsidRPr="00253EE4"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  <w:bookmarkStart w:id="3" w:name="_Hlk142615351"/>
      <w:r w:rsidR="00253EE4" w:rsidRPr="00253EE4">
        <w:rPr>
          <w:rFonts w:ascii="Times New Roman" w:hAnsi="Times New Roman"/>
          <w:bCs/>
          <w:color w:val="000000"/>
          <w:sz w:val="28"/>
          <w:szCs w:val="28"/>
        </w:rPr>
        <w:t>Областной с/х опытной станции</w:t>
      </w:r>
      <w:bookmarkEnd w:id="2"/>
      <w:r w:rsidR="00253EE4">
        <w:rPr>
          <w:rFonts w:ascii="Times New Roman" w:hAnsi="Times New Roman"/>
          <w:bCs/>
          <w:color w:val="000000"/>
          <w:sz w:val="36"/>
          <w:szCs w:val="36"/>
        </w:rPr>
        <w:t xml:space="preserve"> </w:t>
      </w:r>
      <w:bookmarkEnd w:id="3"/>
      <w:r w:rsidRPr="009830EE">
        <w:rPr>
          <w:rFonts w:ascii="Times New Roman" w:hAnsi="Times New Roman"/>
          <w:bCs/>
          <w:color w:val="000000"/>
          <w:sz w:val="28"/>
          <w:szCs w:val="28"/>
        </w:rPr>
        <w:t>Городищенского муниципального района Волгоградской области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19519E">
        <w:rPr>
          <w:rFonts w:ascii="Times New Roman" w:hAnsi="Times New Roman"/>
          <w:sz w:val="28"/>
          <w:szCs w:val="28"/>
        </w:rPr>
        <w:t xml:space="preserve">подготовлен </w:t>
      </w:r>
      <w:r w:rsidR="00CC5001" w:rsidRPr="00CC5001">
        <w:rPr>
          <w:rFonts w:ascii="Times New Roman" w:hAnsi="Times New Roman"/>
          <w:sz w:val="28"/>
          <w:szCs w:val="28"/>
        </w:rPr>
        <w:t xml:space="preserve">на основании постановления администрации Городищенского муниципального района Волгоградской области от </w:t>
      </w:r>
      <w:r w:rsidR="00CC5001">
        <w:rPr>
          <w:rFonts w:ascii="Times New Roman" w:hAnsi="Times New Roman"/>
          <w:sz w:val="28"/>
          <w:szCs w:val="28"/>
        </w:rPr>
        <w:t>29</w:t>
      </w:r>
      <w:r w:rsidR="00CC5001" w:rsidRPr="00CC5001">
        <w:rPr>
          <w:rFonts w:ascii="Times New Roman" w:hAnsi="Times New Roman"/>
          <w:sz w:val="28"/>
          <w:szCs w:val="28"/>
        </w:rPr>
        <w:t xml:space="preserve"> </w:t>
      </w:r>
      <w:r w:rsidR="00CC5001">
        <w:rPr>
          <w:rFonts w:ascii="Times New Roman" w:hAnsi="Times New Roman"/>
          <w:sz w:val="28"/>
          <w:szCs w:val="28"/>
        </w:rPr>
        <w:t>октября</w:t>
      </w:r>
      <w:r w:rsidR="00CC5001" w:rsidRPr="00CC5001">
        <w:rPr>
          <w:rFonts w:ascii="Times New Roman" w:hAnsi="Times New Roman"/>
          <w:sz w:val="28"/>
          <w:szCs w:val="28"/>
        </w:rPr>
        <w:t xml:space="preserve"> 202</w:t>
      </w:r>
      <w:r w:rsidR="00CC5001">
        <w:rPr>
          <w:rFonts w:ascii="Times New Roman" w:hAnsi="Times New Roman"/>
          <w:sz w:val="28"/>
          <w:szCs w:val="28"/>
        </w:rPr>
        <w:t>5</w:t>
      </w:r>
      <w:r w:rsidR="00CC5001" w:rsidRPr="00CC5001">
        <w:rPr>
          <w:rFonts w:ascii="Times New Roman" w:hAnsi="Times New Roman"/>
          <w:sz w:val="28"/>
          <w:szCs w:val="28"/>
        </w:rPr>
        <w:t xml:space="preserve"> г. N </w:t>
      </w:r>
      <w:r w:rsidR="00CC5001">
        <w:rPr>
          <w:rFonts w:ascii="Times New Roman" w:hAnsi="Times New Roman"/>
          <w:sz w:val="28"/>
          <w:szCs w:val="28"/>
        </w:rPr>
        <w:t>2712</w:t>
      </w:r>
      <w:r w:rsidR="00CC5001" w:rsidRPr="00CC5001">
        <w:rPr>
          <w:rFonts w:ascii="Times New Roman" w:hAnsi="Times New Roman"/>
          <w:sz w:val="28"/>
          <w:szCs w:val="28"/>
        </w:rPr>
        <w:t>-п</w:t>
      </w:r>
      <w:r w:rsidR="00CC5001">
        <w:rPr>
          <w:rFonts w:ascii="Times New Roman" w:hAnsi="Times New Roman"/>
          <w:sz w:val="28"/>
          <w:szCs w:val="28"/>
        </w:rPr>
        <w:t xml:space="preserve"> «О подготовке проекта внесения изменений в проект планировки и проект межевания территории по улице Центральная в </w:t>
      </w:r>
      <w:proofErr w:type="spellStart"/>
      <w:r w:rsidR="00CC5001">
        <w:rPr>
          <w:rFonts w:ascii="Times New Roman" w:hAnsi="Times New Roman"/>
          <w:sz w:val="28"/>
          <w:szCs w:val="28"/>
        </w:rPr>
        <w:t>п.Областной</w:t>
      </w:r>
      <w:proofErr w:type="spellEnd"/>
      <w:r w:rsidR="00CC5001">
        <w:rPr>
          <w:rFonts w:ascii="Times New Roman" w:hAnsi="Times New Roman"/>
          <w:sz w:val="28"/>
          <w:szCs w:val="28"/>
        </w:rPr>
        <w:t xml:space="preserve"> сельскохозяйственной опытной станции Городищенского муниципального района Волгоградской области».</w:t>
      </w:r>
      <w:r w:rsidR="00CC5001" w:rsidRPr="00CC5001">
        <w:rPr>
          <w:rFonts w:ascii="Times New Roman" w:hAnsi="Times New Roman"/>
          <w:sz w:val="28"/>
          <w:szCs w:val="28"/>
        </w:rPr>
        <w:t xml:space="preserve"> </w:t>
      </w:r>
    </w:p>
    <w:p w14:paraId="21DB13F7" w14:textId="0684D9BE" w:rsidR="00E04EB9" w:rsidRPr="00590D4A" w:rsidRDefault="008E5C88" w:rsidP="00CC5001">
      <w:pPr>
        <w:autoSpaceDE w:val="0"/>
        <w:autoSpaceDN w:val="0"/>
        <w:adjustRightInd w:val="0"/>
        <w:spacing w:after="0" w:line="360" w:lineRule="auto"/>
        <w:ind w:left="426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90D4A">
        <w:rPr>
          <w:rFonts w:ascii="Times New Roman" w:hAnsi="Times New Roman"/>
          <w:color w:val="000000" w:themeColor="text1"/>
          <w:sz w:val="28"/>
          <w:szCs w:val="28"/>
        </w:rPr>
        <w:t xml:space="preserve">Проект планировки подготовлен с учетом следующих документов территориального планирования и градостроительного зонирования: </w:t>
      </w:r>
    </w:p>
    <w:p w14:paraId="6C99BF66" w14:textId="119E2C7F" w:rsidR="00E04EB9" w:rsidRPr="00590D4A" w:rsidRDefault="008E5C88" w:rsidP="008C267F">
      <w:pPr>
        <w:autoSpaceDE w:val="0"/>
        <w:autoSpaceDN w:val="0"/>
        <w:adjustRightInd w:val="0"/>
        <w:spacing w:after="0" w:line="288" w:lineRule="auto"/>
        <w:ind w:left="426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90D4A">
        <w:rPr>
          <w:rFonts w:ascii="Times New Roman" w:hAnsi="Times New Roman"/>
          <w:color w:val="000000" w:themeColor="text1"/>
          <w:sz w:val="28"/>
          <w:szCs w:val="28"/>
        </w:rPr>
        <w:t xml:space="preserve">1) Генеральный план </w:t>
      </w:r>
      <w:r w:rsidR="00253EE4" w:rsidRPr="00590D4A">
        <w:rPr>
          <w:rFonts w:ascii="Times New Roman" w:hAnsi="Times New Roman"/>
          <w:color w:val="000000" w:themeColor="text1"/>
          <w:sz w:val="28"/>
          <w:szCs w:val="28"/>
        </w:rPr>
        <w:t>Новожизненского</w:t>
      </w:r>
      <w:r w:rsidR="00806064" w:rsidRPr="00590D4A">
        <w:rPr>
          <w:rFonts w:ascii="Times New Roman" w:hAnsi="Times New Roman"/>
          <w:color w:val="000000" w:themeColor="text1"/>
          <w:sz w:val="28"/>
          <w:szCs w:val="28"/>
        </w:rPr>
        <w:t xml:space="preserve"> сельского</w:t>
      </w:r>
      <w:r w:rsidRPr="00590D4A">
        <w:rPr>
          <w:rFonts w:ascii="Times New Roman" w:hAnsi="Times New Roman"/>
          <w:color w:val="000000" w:themeColor="text1"/>
          <w:sz w:val="28"/>
          <w:szCs w:val="28"/>
        </w:rPr>
        <w:t xml:space="preserve"> поселения Городищенского муниципального района Волгоградской области, утвержденный Решением Городищенской </w:t>
      </w:r>
      <w:r w:rsidR="00806064" w:rsidRPr="00590D4A">
        <w:rPr>
          <w:rFonts w:ascii="Times New Roman" w:hAnsi="Times New Roman"/>
          <w:color w:val="000000" w:themeColor="text1"/>
          <w:sz w:val="28"/>
          <w:szCs w:val="28"/>
        </w:rPr>
        <w:t>районной</w:t>
      </w:r>
      <w:r w:rsidRPr="00590D4A">
        <w:rPr>
          <w:rFonts w:ascii="Times New Roman" w:hAnsi="Times New Roman"/>
          <w:color w:val="000000" w:themeColor="text1"/>
          <w:sz w:val="28"/>
          <w:szCs w:val="28"/>
        </w:rPr>
        <w:t xml:space="preserve"> Думы</w:t>
      </w:r>
      <w:r w:rsidR="000C67E1" w:rsidRPr="00590D4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26E6C" w:rsidRPr="00590D4A">
        <w:rPr>
          <w:rFonts w:ascii="Times New Roman" w:hAnsi="Times New Roman"/>
          <w:color w:val="000000" w:themeColor="text1"/>
          <w:sz w:val="28"/>
          <w:szCs w:val="28"/>
        </w:rPr>
        <w:t>от 3</w:t>
      </w:r>
      <w:r w:rsidR="00590D4A" w:rsidRPr="00590D4A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126E6C" w:rsidRPr="00590D4A">
        <w:rPr>
          <w:rFonts w:ascii="Times New Roman" w:hAnsi="Times New Roman"/>
          <w:color w:val="000000" w:themeColor="text1"/>
          <w:sz w:val="28"/>
          <w:szCs w:val="28"/>
        </w:rPr>
        <w:t>.1</w:t>
      </w:r>
      <w:r w:rsidR="00590D4A" w:rsidRPr="00590D4A">
        <w:rPr>
          <w:rFonts w:ascii="Times New Roman" w:hAnsi="Times New Roman"/>
          <w:color w:val="000000" w:themeColor="text1"/>
          <w:sz w:val="28"/>
          <w:szCs w:val="28"/>
        </w:rPr>
        <w:t>0</w:t>
      </w:r>
      <w:r w:rsidR="00126E6C" w:rsidRPr="00590D4A">
        <w:rPr>
          <w:rFonts w:ascii="Times New Roman" w:hAnsi="Times New Roman"/>
          <w:color w:val="000000" w:themeColor="text1"/>
          <w:sz w:val="28"/>
          <w:szCs w:val="28"/>
        </w:rPr>
        <w:t>.202</w:t>
      </w:r>
      <w:r w:rsidR="00590D4A" w:rsidRPr="00590D4A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126E6C" w:rsidRPr="00590D4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26E6C" w:rsidRPr="00590D4A">
        <w:rPr>
          <w:rFonts w:ascii="Times New Roman" w:hAnsi="Times New Roman"/>
          <w:color w:val="000000" w:themeColor="text1"/>
          <w:sz w:val="28"/>
          <w:szCs w:val="28"/>
        </w:rPr>
        <w:br/>
        <w:t xml:space="preserve">№ </w:t>
      </w:r>
      <w:r w:rsidR="00590D4A" w:rsidRPr="00590D4A">
        <w:rPr>
          <w:rFonts w:ascii="Times New Roman" w:hAnsi="Times New Roman"/>
          <w:color w:val="000000" w:themeColor="text1"/>
          <w:sz w:val="28"/>
          <w:szCs w:val="28"/>
        </w:rPr>
        <w:t>26</w:t>
      </w:r>
      <w:r w:rsidRPr="00590D4A">
        <w:rPr>
          <w:rFonts w:ascii="Times New Roman" w:hAnsi="Times New Roman"/>
          <w:color w:val="000000" w:themeColor="text1"/>
          <w:sz w:val="28"/>
          <w:szCs w:val="28"/>
        </w:rPr>
        <w:t xml:space="preserve">; </w:t>
      </w:r>
    </w:p>
    <w:p w14:paraId="61509E05" w14:textId="12300862" w:rsidR="00E04EB9" w:rsidRPr="00590D4A" w:rsidRDefault="008E5C88" w:rsidP="008C267F">
      <w:pPr>
        <w:autoSpaceDE w:val="0"/>
        <w:autoSpaceDN w:val="0"/>
        <w:adjustRightInd w:val="0"/>
        <w:spacing w:after="0" w:line="288" w:lineRule="auto"/>
        <w:ind w:left="426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90D4A">
        <w:rPr>
          <w:rFonts w:ascii="Times New Roman" w:hAnsi="Times New Roman"/>
          <w:color w:val="000000" w:themeColor="text1"/>
          <w:sz w:val="28"/>
          <w:szCs w:val="28"/>
        </w:rPr>
        <w:t xml:space="preserve">2) Правила землепользования и застройки </w:t>
      </w:r>
      <w:r w:rsidR="00253EE4" w:rsidRPr="00590D4A">
        <w:rPr>
          <w:rFonts w:ascii="Times New Roman" w:hAnsi="Times New Roman"/>
          <w:color w:val="000000" w:themeColor="text1"/>
          <w:sz w:val="28"/>
          <w:szCs w:val="28"/>
        </w:rPr>
        <w:t>Новожизненского</w:t>
      </w:r>
      <w:r w:rsidR="00806064" w:rsidRPr="00590D4A">
        <w:rPr>
          <w:rFonts w:ascii="Times New Roman" w:hAnsi="Times New Roman"/>
          <w:color w:val="000000" w:themeColor="text1"/>
          <w:sz w:val="28"/>
          <w:szCs w:val="28"/>
        </w:rPr>
        <w:t xml:space="preserve"> сельского </w:t>
      </w:r>
      <w:r w:rsidRPr="00590D4A">
        <w:rPr>
          <w:rFonts w:ascii="Times New Roman" w:hAnsi="Times New Roman"/>
          <w:color w:val="000000" w:themeColor="text1"/>
          <w:sz w:val="28"/>
          <w:szCs w:val="28"/>
        </w:rPr>
        <w:t xml:space="preserve">поселения Городищенского муниципального района Волгоградской области, утвержденные Решением </w:t>
      </w:r>
      <w:r w:rsidR="001A650B" w:rsidRPr="00590D4A">
        <w:rPr>
          <w:rFonts w:ascii="Times New Roman" w:hAnsi="Times New Roman"/>
          <w:color w:val="000000" w:themeColor="text1"/>
          <w:sz w:val="28"/>
          <w:szCs w:val="28"/>
        </w:rPr>
        <w:t xml:space="preserve">Городищенской районной Думы Волгоградской области </w:t>
      </w:r>
      <w:r w:rsidR="00126E6C" w:rsidRPr="00590D4A">
        <w:rPr>
          <w:rFonts w:ascii="Times New Roman" w:hAnsi="Times New Roman"/>
          <w:color w:val="000000" w:themeColor="text1"/>
          <w:sz w:val="28"/>
          <w:szCs w:val="28"/>
        </w:rPr>
        <w:t xml:space="preserve">от </w:t>
      </w:r>
      <w:r w:rsidR="001A650B" w:rsidRPr="00590D4A">
        <w:rPr>
          <w:rFonts w:ascii="Times New Roman" w:hAnsi="Times New Roman"/>
          <w:color w:val="000000" w:themeColor="text1"/>
          <w:sz w:val="28"/>
          <w:szCs w:val="28"/>
        </w:rPr>
        <w:t>18</w:t>
      </w:r>
      <w:r w:rsidR="00126E6C" w:rsidRPr="00590D4A">
        <w:rPr>
          <w:rFonts w:ascii="Times New Roman" w:hAnsi="Times New Roman"/>
          <w:color w:val="000000" w:themeColor="text1"/>
          <w:sz w:val="28"/>
          <w:szCs w:val="28"/>
        </w:rPr>
        <w:t>.0</w:t>
      </w:r>
      <w:r w:rsidR="001A650B" w:rsidRPr="00590D4A">
        <w:rPr>
          <w:rFonts w:ascii="Times New Roman" w:hAnsi="Times New Roman"/>
          <w:color w:val="000000" w:themeColor="text1"/>
          <w:sz w:val="28"/>
          <w:szCs w:val="28"/>
        </w:rPr>
        <w:t>7</w:t>
      </w:r>
      <w:r w:rsidR="00126E6C" w:rsidRPr="00590D4A">
        <w:rPr>
          <w:rFonts w:ascii="Times New Roman" w:hAnsi="Times New Roman"/>
          <w:color w:val="000000" w:themeColor="text1"/>
          <w:sz w:val="28"/>
          <w:szCs w:val="28"/>
        </w:rPr>
        <w:t>.20</w:t>
      </w:r>
      <w:r w:rsidR="001A650B" w:rsidRPr="00590D4A">
        <w:rPr>
          <w:rFonts w:ascii="Times New Roman" w:hAnsi="Times New Roman"/>
          <w:color w:val="000000" w:themeColor="text1"/>
          <w:sz w:val="28"/>
          <w:szCs w:val="28"/>
        </w:rPr>
        <w:t xml:space="preserve">24 </w:t>
      </w:r>
      <w:r w:rsidR="00126E6C" w:rsidRPr="00590D4A">
        <w:rPr>
          <w:rFonts w:ascii="Times New Roman" w:hAnsi="Times New Roman"/>
          <w:color w:val="000000" w:themeColor="text1"/>
          <w:sz w:val="28"/>
          <w:szCs w:val="28"/>
        </w:rPr>
        <w:t xml:space="preserve">№ </w:t>
      </w:r>
      <w:r w:rsidR="001A650B" w:rsidRPr="00590D4A">
        <w:rPr>
          <w:rFonts w:ascii="Times New Roman" w:hAnsi="Times New Roman"/>
          <w:color w:val="000000" w:themeColor="text1"/>
          <w:sz w:val="28"/>
          <w:szCs w:val="28"/>
        </w:rPr>
        <w:t>697</w:t>
      </w:r>
      <w:r w:rsidRPr="00590D4A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14:paraId="298F25C3" w14:textId="77777777" w:rsidR="00CC5001" w:rsidRDefault="008E5C88" w:rsidP="008C267F">
      <w:pPr>
        <w:autoSpaceDE w:val="0"/>
        <w:autoSpaceDN w:val="0"/>
        <w:adjustRightInd w:val="0"/>
        <w:spacing w:after="0" w:line="288" w:lineRule="auto"/>
        <w:ind w:left="426" w:firstLine="708"/>
        <w:jc w:val="both"/>
        <w:rPr>
          <w:rFonts w:ascii="Times New Roman" w:hAnsi="Times New Roman"/>
          <w:sz w:val="28"/>
          <w:szCs w:val="28"/>
        </w:rPr>
      </w:pPr>
      <w:r w:rsidRPr="008E5C88">
        <w:rPr>
          <w:rFonts w:ascii="Times New Roman" w:hAnsi="Times New Roman"/>
          <w:sz w:val="28"/>
          <w:szCs w:val="28"/>
        </w:rPr>
        <w:t>Проект планировки подготовлен в целях</w:t>
      </w:r>
      <w:r w:rsidR="00CC5001">
        <w:rPr>
          <w:rFonts w:ascii="Times New Roman" w:hAnsi="Times New Roman"/>
          <w:sz w:val="28"/>
          <w:szCs w:val="28"/>
        </w:rPr>
        <w:t>:</w:t>
      </w:r>
    </w:p>
    <w:p w14:paraId="13CF16CC" w14:textId="38921D8A" w:rsidR="00CC5001" w:rsidRPr="001A650B" w:rsidRDefault="008E5C88" w:rsidP="00CC5001">
      <w:pPr>
        <w:numPr>
          <w:ilvl w:val="0"/>
          <w:numId w:val="32"/>
        </w:numPr>
        <w:spacing w:after="0" w:line="24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8E5C88">
        <w:rPr>
          <w:rFonts w:ascii="Times New Roman" w:hAnsi="Times New Roman"/>
          <w:sz w:val="28"/>
          <w:szCs w:val="28"/>
        </w:rPr>
        <w:t xml:space="preserve"> </w:t>
      </w:r>
      <w:r w:rsidR="00CC5001" w:rsidRPr="001A650B">
        <w:rPr>
          <w:rFonts w:ascii="Times New Roman" w:hAnsi="Times New Roman"/>
          <w:sz w:val="28"/>
          <w:szCs w:val="28"/>
        </w:rPr>
        <w:t>Обеспечени</w:t>
      </w:r>
      <w:r w:rsidR="001A650B">
        <w:rPr>
          <w:rFonts w:ascii="Times New Roman" w:hAnsi="Times New Roman"/>
          <w:sz w:val="28"/>
          <w:szCs w:val="28"/>
        </w:rPr>
        <w:t>я</w:t>
      </w:r>
      <w:r w:rsidR="00CC5001" w:rsidRPr="001A650B">
        <w:rPr>
          <w:rFonts w:ascii="Times New Roman" w:hAnsi="Times New Roman"/>
          <w:sz w:val="28"/>
          <w:szCs w:val="28"/>
        </w:rPr>
        <w:t xml:space="preserve"> устойчивого развития территорий.</w:t>
      </w:r>
    </w:p>
    <w:p w14:paraId="0AAA42B1" w14:textId="77777777" w:rsidR="00CC5001" w:rsidRPr="001A650B" w:rsidRDefault="00CC5001" w:rsidP="00CC5001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567" w:right="-1" w:hanging="425"/>
        <w:jc w:val="both"/>
        <w:rPr>
          <w:rFonts w:ascii="Times New Roman" w:hAnsi="Times New Roman"/>
          <w:sz w:val="28"/>
          <w:szCs w:val="28"/>
        </w:rPr>
      </w:pPr>
      <w:r w:rsidRPr="001A650B">
        <w:rPr>
          <w:rFonts w:ascii="Times New Roman" w:hAnsi="Times New Roman"/>
          <w:sz w:val="28"/>
          <w:szCs w:val="28"/>
        </w:rPr>
        <w:t>Определение характеристик и очередности планируемого развития территории.</w:t>
      </w:r>
    </w:p>
    <w:p w14:paraId="40CD24B7" w14:textId="77777777" w:rsidR="00CC5001" w:rsidRPr="001A650B" w:rsidRDefault="00CC5001" w:rsidP="00CC5001">
      <w:pPr>
        <w:numPr>
          <w:ilvl w:val="0"/>
          <w:numId w:val="32"/>
        </w:numPr>
        <w:spacing w:after="0" w:line="24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1A650B">
        <w:rPr>
          <w:rFonts w:ascii="Times New Roman" w:hAnsi="Times New Roman"/>
          <w:sz w:val="28"/>
          <w:szCs w:val="28"/>
        </w:rPr>
        <w:t>Выделение элементов планировочной структуры.</w:t>
      </w:r>
    </w:p>
    <w:p w14:paraId="190664F6" w14:textId="77777777" w:rsidR="00CC5001" w:rsidRPr="001A650B" w:rsidRDefault="00CC5001" w:rsidP="00CC5001">
      <w:pPr>
        <w:numPr>
          <w:ilvl w:val="0"/>
          <w:numId w:val="32"/>
        </w:numPr>
        <w:spacing w:after="0" w:line="24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1A650B">
        <w:rPr>
          <w:rFonts w:ascii="Times New Roman" w:hAnsi="Times New Roman"/>
          <w:sz w:val="28"/>
          <w:szCs w:val="28"/>
        </w:rPr>
        <w:t>Установление границ зон планируемого размещения объектов капитального строительства, объектов инженерной и транспортной инфраструктур.</w:t>
      </w:r>
    </w:p>
    <w:p w14:paraId="255BFB19" w14:textId="588407D4" w:rsidR="00CC5001" w:rsidRPr="001A650B" w:rsidRDefault="00CC5001" w:rsidP="00CC5001">
      <w:pPr>
        <w:numPr>
          <w:ilvl w:val="0"/>
          <w:numId w:val="32"/>
        </w:numPr>
        <w:spacing w:after="0" w:line="24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1A650B">
        <w:rPr>
          <w:rFonts w:ascii="Times New Roman" w:hAnsi="Times New Roman"/>
          <w:sz w:val="28"/>
          <w:szCs w:val="28"/>
        </w:rPr>
        <w:t>Установление зон планируемого размещения объектов местного значения.</w:t>
      </w:r>
    </w:p>
    <w:p w14:paraId="54BCBDBB" w14:textId="305922A2" w:rsidR="00CC5001" w:rsidRPr="001A650B" w:rsidRDefault="00CC5001" w:rsidP="00CC5001">
      <w:pPr>
        <w:numPr>
          <w:ilvl w:val="0"/>
          <w:numId w:val="32"/>
        </w:numPr>
        <w:spacing w:after="0" w:line="24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1A650B">
        <w:rPr>
          <w:rFonts w:ascii="Times New Roman" w:hAnsi="Times New Roman"/>
          <w:sz w:val="28"/>
          <w:szCs w:val="28"/>
        </w:rPr>
        <w:t>Определение местоположения границ земельных участков, предназначенных для размещения линейных объектов</w:t>
      </w:r>
      <w:r w:rsidR="001A650B">
        <w:rPr>
          <w:rFonts w:ascii="Times New Roman" w:hAnsi="Times New Roman"/>
          <w:sz w:val="28"/>
          <w:szCs w:val="28"/>
        </w:rPr>
        <w:t>, объектов</w:t>
      </w:r>
      <w:r w:rsidRPr="001A650B">
        <w:rPr>
          <w:rFonts w:ascii="Times New Roman" w:hAnsi="Times New Roman"/>
          <w:sz w:val="28"/>
          <w:szCs w:val="28"/>
        </w:rPr>
        <w:t xml:space="preserve"> транспортной инфраструктуры.</w:t>
      </w:r>
    </w:p>
    <w:p w14:paraId="67C78BFE" w14:textId="77777777" w:rsidR="00CC5001" w:rsidRPr="001A650B" w:rsidRDefault="00CC5001" w:rsidP="00CC5001">
      <w:pPr>
        <w:numPr>
          <w:ilvl w:val="0"/>
          <w:numId w:val="32"/>
        </w:numPr>
        <w:spacing w:after="0" w:line="24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1A650B">
        <w:rPr>
          <w:rFonts w:ascii="Times New Roman" w:hAnsi="Times New Roman"/>
          <w:sz w:val="28"/>
          <w:szCs w:val="28"/>
        </w:rPr>
        <w:t>Определение местоположения границ образуемых и изменяемых земельных участков.</w:t>
      </w:r>
    </w:p>
    <w:p w14:paraId="6D52800A" w14:textId="77777777" w:rsidR="00CC5001" w:rsidRPr="001A650B" w:rsidRDefault="00CC5001" w:rsidP="00CC5001">
      <w:pPr>
        <w:numPr>
          <w:ilvl w:val="0"/>
          <w:numId w:val="32"/>
        </w:numPr>
        <w:spacing w:after="0" w:line="24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1A650B">
        <w:rPr>
          <w:rFonts w:ascii="Times New Roman" w:hAnsi="Times New Roman"/>
          <w:sz w:val="28"/>
          <w:szCs w:val="28"/>
        </w:rPr>
        <w:t>Установление границ зон действия публичных сервитутов.</w:t>
      </w:r>
    </w:p>
    <w:p w14:paraId="6CCB0A4B" w14:textId="1106E7A3" w:rsidR="00732DD3" w:rsidRDefault="00732DD3" w:rsidP="008C267F">
      <w:pPr>
        <w:autoSpaceDE w:val="0"/>
        <w:autoSpaceDN w:val="0"/>
        <w:adjustRightInd w:val="0"/>
        <w:spacing w:after="0" w:line="288" w:lineRule="auto"/>
        <w:ind w:left="426" w:firstLine="708"/>
        <w:jc w:val="both"/>
        <w:rPr>
          <w:rFonts w:ascii="Times New Roman" w:hAnsi="Times New Roman"/>
          <w:sz w:val="28"/>
          <w:szCs w:val="28"/>
        </w:rPr>
      </w:pPr>
    </w:p>
    <w:p w14:paraId="4456CF57" w14:textId="18544B46" w:rsidR="002B74F5" w:rsidRPr="00DE35FB" w:rsidRDefault="002B74F5" w:rsidP="008C267F">
      <w:pPr>
        <w:tabs>
          <w:tab w:val="left" w:pos="9356"/>
        </w:tabs>
        <w:autoSpaceDE w:val="0"/>
        <w:autoSpaceDN w:val="0"/>
        <w:adjustRightInd w:val="0"/>
        <w:spacing w:after="0" w:line="288" w:lineRule="auto"/>
        <w:ind w:left="426" w:firstLine="708"/>
        <w:jc w:val="both"/>
        <w:rPr>
          <w:rFonts w:ascii="Times New Roman" w:hAnsi="Times New Roman"/>
          <w:sz w:val="28"/>
          <w:szCs w:val="28"/>
        </w:rPr>
      </w:pPr>
      <w:r w:rsidRPr="00DF789C">
        <w:rPr>
          <w:rFonts w:ascii="Times New Roman" w:hAnsi="Times New Roman"/>
          <w:sz w:val="28"/>
          <w:szCs w:val="28"/>
        </w:rPr>
        <w:lastRenderedPageBreak/>
        <w:t xml:space="preserve">Графическая часть проекта выполнена на топогеодезической съемке </w:t>
      </w:r>
      <w:r w:rsidR="001F21EA">
        <w:rPr>
          <w:rFonts w:ascii="Times New Roman" w:hAnsi="Times New Roman"/>
          <w:sz w:val="28"/>
          <w:szCs w:val="28"/>
        </w:rPr>
        <w:br/>
      </w:r>
      <w:r w:rsidRPr="00DF789C">
        <w:rPr>
          <w:rFonts w:ascii="Times New Roman" w:hAnsi="Times New Roman"/>
          <w:sz w:val="28"/>
          <w:szCs w:val="28"/>
        </w:rPr>
        <w:t>М 1:</w:t>
      </w:r>
      <w:r w:rsidR="00806064">
        <w:rPr>
          <w:rFonts w:ascii="Times New Roman" w:hAnsi="Times New Roman"/>
          <w:sz w:val="28"/>
          <w:szCs w:val="28"/>
        </w:rPr>
        <w:t>5</w:t>
      </w:r>
      <w:r w:rsidRPr="00DF789C">
        <w:rPr>
          <w:rFonts w:ascii="Times New Roman" w:hAnsi="Times New Roman"/>
          <w:sz w:val="28"/>
          <w:szCs w:val="28"/>
        </w:rPr>
        <w:t xml:space="preserve">00, выполненной </w:t>
      </w:r>
      <w:r w:rsidRPr="00DE35FB">
        <w:rPr>
          <w:rFonts w:ascii="Times New Roman" w:hAnsi="Times New Roman"/>
          <w:sz w:val="28"/>
          <w:szCs w:val="28"/>
        </w:rPr>
        <w:t>ООО «</w:t>
      </w:r>
      <w:r w:rsidR="001A650B">
        <w:rPr>
          <w:rFonts w:ascii="Times New Roman" w:hAnsi="Times New Roman"/>
          <w:sz w:val="28"/>
          <w:szCs w:val="28"/>
        </w:rPr>
        <w:t>Геосфера-М</w:t>
      </w:r>
      <w:r w:rsidRPr="00DE35FB">
        <w:rPr>
          <w:rFonts w:ascii="Times New Roman" w:hAnsi="Times New Roman"/>
          <w:sz w:val="28"/>
          <w:szCs w:val="28"/>
        </w:rPr>
        <w:t>» в</w:t>
      </w:r>
      <w:r w:rsidR="00826353" w:rsidRPr="00DE35FB">
        <w:rPr>
          <w:rFonts w:ascii="Times New Roman" w:hAnsi="Times New Roman"/>
          <w:sz w:val="28"/>
          <w:szCs w:val="28"/>
        </w:rPr>
        <w:t xml:space="preserve"> </w:t>
      </w:r>
      <w:r w:rsidR="00806064">
        <w:rPr>
          <w:rFonts w:ascii="Times New Roman" w:hAnsi="Times New Roman"/>
          <w:sz w:val="28"/>
          <w:szCs w:val="28"/>
        </w:rPr>
        <w:t>202</w:t>
      </w:r>
      <w:r w:rsidR="001A650B">
        <w:rPr>
          <w:rFonts w:ascii="Times New Roman" w:hAnsi="Times New Roman"/>
          <w:sz w:val="28"/>
          <w:szCs w:val="28"/>
        </w:rPr>
        <w:t>5</w:t>
      </w:r>
      <w:r w:rsidR="00806064">
        <w:rPr>
          <w:rFonts w:ascii="Times New Roman" w:hAnsi="Times New Roman"/>
          <w:sz w:val="28"/>
          <w:szCs w:val="28"/>
        </w:rPr>
        <w:t xml:space="preserve"> г</w:t>
      </w:r>
      <w:r w:rsidRPr="00DE35FB">
        <w:rPr>
          <w:rFonts w:ascii="Times New Roman" w:hAnsi="Times New Roman"/>
          <w:sz w:val="28"/>
          <w:szCs w:val="28"/>
        </w:rPr>
        <w:t>.</w:t>
      </w:r>
    </w:p>
    <w:p w14:paraId="67CB8ADA" w14:textId="7B0E9C00" w:rsidR="001A650B" w:rsidRPr="008E5C88" w:rsidRDefault="00A621B4" w:rsidP="001A650B">
      <w:pPr>
        <w:autoSpaceDE w:val="0"/>
        <w:autoSpaceDN w:val="0"/>
        <w:adjustRightInd w:val="0"/>
        <w:spacing w:after="0" w:line="288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DE35FB">
        <w:rPr>
          <w:rFonts w:ascii="Times New Roman" w:hAnsi="Times New Roman"/>
          <w:sz w:val="28"/>
          <w:szCs w:val="28"/>
        </w:rPr>
        <w:br w:type="page"/>
      </w:r>
      <w:r w:rsidR="00B15BD1">
        <w:rPr>
          <w:rFonts w:ascii="Times New Roman" w:hAnsi="Times New Roman"/>
          <w:noProof/>
          <w:sz w:val="28"/>
          <w:szCs w:val="28"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64384" behindDoc="0" locked="1" layoutInCell="1" allowOverlap="1" wp14:anchorId="57968529" wp14:editId="4E85C275">
                <wp:simplePos x="0" y="0"/>
                <wp:positionH relativeFrom="margin">
                  <wp:align>left</wp:align>
                </wp:positionH>
                <wp:positionV relativeFrom="page">
                  <wp:posOffset>283210</wp:posOffset>
                </wp:positionV>
                <wp:extent cx="6544945" cy="10094595"/>
                <wp:effectExtent l="0" t="0" r="27305" b="20955"/>
                <wp:wrapNone/>
                <wp:docPr id="452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44945" cy="10094595"/>
                          <a:chOff x="0" y="0"/>
                          <a:chExt cx="20000" cy="20000"/>
                        </a:xfrm>
                      </wpg:grpSpPr>
                      <wps:wsp>
                        <wps:cNvPr id="453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4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55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56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57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58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59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60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61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62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63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64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D317A74" w14:textId="77777777" w:rsidR="00B15BD1" w:rsidRPr="00542326" w:rsidRDefault="00B15BD1" w:rsidP="00B15BD1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65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E33878A" w14:textId="77777777" w:rsidR="00B15BD1" w:rsidRPr="00EB45AA" w:rsidRDefault="00B15BD1" w:rsidP="00B15BD1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66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9E372FB" w14:textId="77777777" w:rsidR="00B15BD1" w:rsidRPr="00EB45AA" w:rsidRDefault="00B15BD1" w:rsidP="00B15BD1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67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5BEC359" w14:textId="77777777" w:rsidR="00B15BD1" w:rsidRPr="00EB45AA" w:rsidRDefault="00B15BD1" w:rsidP="00B15BD1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68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2592811" w14:textId="77777777" w:rsidR="00B15BD1" w:rsidRPr="00EB45AA" w:rsidRDefault="00B15BD1" w:rsidP="00B15BD1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70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162DC09" w14:textId="77777777" w:rsidR="00B15BD1" w:rsidRPr="00EB45AA" w:rsidRDefault="00B15BD1" w:rsidP="00B15BD1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71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8A00029" w14:textId="77777777" w:rsidR="00B15BD1" w:rsidRPr="00542326" w:rsidRDefault="00B15BD1" w:rsidP="00B15BD1">
                              <w:pPr>
                                <w:jc w:val="center"/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72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D331C41" w14:textId="77777777" w:rsidR="00B15BD1" w:rsidRPr="00FE178E" w:rsidRDefault="00B15BD1" w:rsidP="00B15B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ППТ ОЧ</w:t>
                              </w:r>
                            </w:p>
                            <w:p w14:paraId="0CCFD105" w14:textId="77777777" w:rsidR="00B15BD1" w:rsidRPr="00EB45AA" w:rsidRDefault="00B15BD1" w:rsidP="00B15B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7968529" id="_x0000_s1087" style="position:absolute;left:0;text-align:left;margin-left:0;margin-top:22.3pt;width:515.35pt;height:794.85pt;z-index:251664384;mso-position-horizontal:left;mso-position-horizontal-relative:margin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">
                <v:rect id="Rectangle 2" o:spid="_x0000_s1088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" filled="f" strokeweight="2pt"/>
                <v:line id="Line 3" o:spid="_x0000_s1089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" strokeweight="2pt"/>
                <v:line id="Line 4" o:spid="_x0000_s1090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" strokeweight="2pt"/>
                <v:line id="Line 5" o:spid="_x0000_s1091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" strokeweight="2pt"/>
                <v:line id="Line 6" o:spid="_x0000_s1092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" strokeweight="2pt"/>
                <v:line id="Line 7" o:spid="_x0000_s1093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" strokeweight="2pt"/>
                <v:line id="Line 8" o:spid="_x0000_s1094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" strokeweight="2pt"/>
                <v:line id="Line 9" o:spid="_x0000_s1095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" strokeweight="2pt"/>
                <v:line id="Line 10" o:spid="_x0000_s1096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" strokeweight="1pt"/>
                <v:line id="Line 11" o:spid="_x0000_s1097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" strokeweight="2pt"/>
                <v:line id="Line 12" o:spid="_x0000_s1098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" strokeweight="1pt"/>
                <v:rect id="Rectangle 13" o:spid="_x0000_s1099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" filled="f" stroked="f" strokeweight=".25pt">
                  <v:textbox inset="1pt,1pt,1pt,1pt">
                    <w:txbxContent>
                      <w:p w14:paraId="3D317A74" w14:textId="77777777" w:rsidR="00B15BD1" w:rsidRPr="00542326" w:rsidRDefault="00B15BD1" w:rsidP="00B15BD1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100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" filled="f" stroked="f" strokeweight=".25pt">
                  <v:textbox inset="1pt,1pt,1pt,1pt">
                    <w:txbxContent>
                      <w:p w14:paraId="2E33878A" w14:textId="77777777" w:rsidR="00B15BD1" w:rsidRPr="00EB45AA" w:rsidRDefault="00B15BD1" w:rsidP="00B15BD1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101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" filled="f" stroked="f" strokeweight=".25pt">
                  <v:textbox inset="1pt,1pt,1pt,1pt">
                    <w:txbxContent>
                      <w:p w14:paraId="09E372FB" w14:textId="77777777" w:rsidR="00B15BD1" w:rsidRPr="00EB45AA" w:rsidRDefault="00B15BD1" w:rsidP="00B15BD1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102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" filled="f" stroked="f" strokeweight=".25pt">
                  <v:textbox inset="1pt,1pt,1pt,1pt">
                    <w:txbxContent>
                      <w:p w14:paraId="75BEC359" w14:textId="77777777" w:rsidR="00B15BD1" w:rsidRPr="00EB45AA" w:rsidRDefault="00B15BD1" w:rsidP="00B15BD1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103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" filled="f" stroked="f" strokeweight=".25pt">
                  <v:textbox inset="1pt,1pt,1pt,1pt">
                    <w:txbxContent>
                      <w:p w14:paraId="32592811" w14:textId="77777777" w:rsidR="00B15BD1" w:rsidRPr="00EB45AA" w:rsidRDefault="00B15BD1" w:rsidP="00B15BD1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104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" filled="f" stroked="f" strokeweight=".25pt">
                  <v:textbox inset="1pt,1pt,1pt,1pt">
                    <w:txbxContent>
                      <w:p w14:paraId="2162DC09" w14:textId="77777777" w:rsidR="00B15BD1" w:rsidRPr="00EB45AA" w:rsidRDefault="00B15BD1" w:rsidP="00B15BD1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105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" filled="f" stroked="f" strokeweight=".25pt">
                  <v:textbox inset="1pt,1pt,1pt,1pt">
                    <w:txbxContent>
                      <w:p w14:paraId="68A00029" w14:textId="77777777" w:rsidR="00B15BD1" w:rsidRPr="00542326" w:rsidRDefault="00B15BD1" w:rsidP="00B15BD1">
                        <w:pPr>
                          <w:jc w:val="center"/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</w:pPr>
                        <w:r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  <w:t>3</w:t>
                        </w:r>
                      </w:p>
                    </w:txbxContent>
                  </v:textbox>
                </v:rect>
                <v:rect id="Rectangle 20" o:spid="_x0000_s1106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" filled="f" stroked="f" strokeweight=".25pt">
                  <v:textbox inset="1pt,1pt,1pt,1pt">
                    <w:txbxContent>
                      <w:p w14:paraId="5D331C41" w14:textId="77777777" w:rsidR="00B15BD1" w:rsidRPr="00FE178E" w:rsidRDefault="00B15BD1" w:rsidP="00B15B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ППТ ОЧ</w:t>
                        </w:r>
                      </w:p>
                      <w:p w14:paraId="0CCFD105" w14:textId="77777777" w:rsidR="00B15BD1" w:rsidRPr="00EB45AA" w:rsidRDefault="00B15BD1" w:rsidP="00B15B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margin" anchory="page"/>
                <w10:anchorlock/>
              </v:group>
            </w:pict>
          </mc:Fallback>
        </mc:AlternateContent>
      </w:r>
      <w:r w:rsidR="001A650B" w:rsidRPr="001A650B">
        <w:rPr>
          <w:rFonts w:ascii="Times New Roman" w:hAnsi="Times New Roman"/>
          <w:sz w:val="28"/>
          <w:szCs w:val="28"/>
        </w:rPr>
        <w:t xml:space="preserve"> </w:t>
      </w:r>
      <w:r w:rsidR="001A650B" w:rsidRPr="008E5C88">
        <w:rPr>
          <w:rFonts w:ascii="Times New Roman" w:hAnsi="Times New Roman"/>
          <w:sz w:val="28"/>
          <w:szCs w:val="28"/>
        </w:rPr>
        <w:t>Документация по планировке территории подготовлена на основании документов территориального планирования, правил землепользования и застройки в соответствии с требованиями технических регламентов, градостроительных регламентов, нормативов градостроительного проектирования, с учетом границ территорий объектов культурного наследия, границ зон с особыми условиями использования территорий</w:t>
      </w:r>
      <w:r w:rsidR="001A650B" w:rsidRPr="008E5C88">
        <w:t>.</w:t>
      </w:r>
    </w:p>
    <w:p w14:paraId="38745329" w14:textId="069AC89B" w:rsidR="00E04EB9" w:rsidRDefault="00E04EB9" w:rsidP="001A650B">
      <w:pPr>
        <w:ind w:left="426" w:firstLine="708"/>
        <w:jc w:val="both"/>
        <w:rPr>
          <w:rFonts w:ascii="Times New Roman" w:hAnsi="Times New Roman"/>
          <w:sz w:val="28"/>
          <w:szCs w:val="28"/>
        </w:rPr>
      </w:pPr>
    </w:p>
    <w:p w14:paraId="61A71493" w14:textId="725B8D2B" w:rsidR="00E04EB9" w:rsidRDefault="00A55520" w:rsidP="00FA0185">
      <w:pPr>
        <w:autoSpaceDE w:val="0"/>
        <w:autoSpaceDN w:val="0"/>
        <w:adjustRightInd w:val="0"/>
        <w:spacing w:after="0" w:line="288" w:lineRule="auto"/>
        <w:ind w:right="567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FA0185">
        <w:rPr>
          <w:rFonts w:ascii="Times New Roman" w:hAnsi="Times New Roman"/>
          <w:sz w:val="28"/>
          <w:szCs w:val="28"/>
        </w:rPr>
        <w:t xml:space="preserve"> </w:t>
      </w:r>
      <w:r w:rsidR="008E5C88" w:rsidRPr="008E5C88">
        <w:rPr>
          <w:rFonts w:ascii="Times New Roman" w:hAnsi="Times New Roman"/>
          <w:sz w:val="28"/>
          <w:szCs w:val="28"/>
        </w:rPr>
        <w:t xml:space="preserve">Главный </w:t>
      </w:r>
      <w:r w:rsidR="001A650B">
        <w:rPr>
          <w:rFonts w:ascii="Times New Roman" w:hAnsi="Times New Roman"/>
          <w:sz w:val="28"/>
          <w:szCs w:val="28"/>
        </w:rPr>
        <w:t>архитектор</w:t>
      </w:r>
      <w:r w:rsidR="008E5C88" w:rsidRPr="008E5C88">
        <w:rPr>
          <w:rFonts w:ascii="Times New Roman" w:hAnsi="Times New Roman"/>
          <w:sz w:val="28"/>
          <w:szCs w:val="28"/>
        </w:rPr>
        <w:t xml:space="preserve"> </w:t>
      </w:r>
      <w:r w:rsidR="00E04EB9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="00FA0185">
        <w:rPr>
          <w:rFonts w:ascii="Times New Roman" w:hAnsi="Times New Roman"/>
          <w:sz w:val="28"/>
          <w:szCs w:val="28"/>
        </w:rPr>
        <w:t xml:space="preserve">                  </w:t>
      </w:r>
      <w:r w:rsidR="00E04EB9">
        <w:rPr>
          <w:rFonts w:ascii="Times New Roman" w:hAnsi="Times New Roman"/>
          <w:sz w:val="28"/>
          <w:szCs w:val="28"/>
        </w:rPr>
        <w:t xml:space="preserve">       </w:t>
      </w:r>
      <w:r w:rsidR="00FA0185" w:rsidRPr="00FA0185">
        <w:rPr>
          <w:rFonts w:ascii="Times New Roman" w:hAnsi="Times New Roman"/>
          <w:sz w:val="28"/>
          <w:szCs w:val="28"/>
        </w:rPr>
        <w:t>______________</w:t>
      </w:r>
    </w:p>
    <w:p w14:paraId="61CD2C95" w14:textId="77777777" w:rsidR="00E04EB9" w:rsidRDefault="00E04EB9" w:rsidP="00E04EB9">
      <w:pPr>
        <w:autoSpaceDE w:val="0"/>
        <w:autoSpaceDN w:val="0"/>
        <w:adjustRightInd w:val="0"/>
        <w:spacing w:after="0" w:line="288" w:lineRule="auto"/>
        <w:ind w:left="709" w:right="567"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5DFD0FC4" w14:textId="670F763C" w:rsidR="00E04EB9" w:rsidRPr="001A650B" w:rsidRDefault="00A621B4" w:rsidP="001A650B">
      <w:pPr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br w:type="page"/>
      </w:r>
    </w:p>
    <w:p w14:paraId="5052B09D" w14:textId="5090EBB4" w:rsidR="0081280C" w:rsidRPr="00FA0185" w:rsidRDefault="0081280C" w:rsidP="00BE247F">
      <w:pPr>
        <w:autoSpaceDE w:val="0"/>
        <w:autoSpaceDN w:val="0"/>
        <w:adjustRightInd w:val="0"/>
        <w:spacing w:line="288" w:lineRule="auto"/>
        <w:ind w:left="709" w:right="567"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FA0185">
        <w:rPr>
          <w:rFonts w:ascii="Times New Roman" w:hAnsi="Times New Roman"/>
          <w:b/>
          <w:bCs/>
          <w:sz w:val="28"/>
          <w:szCs w:val="28"/>
        </w:rPr>
        <w:lastRenderedPageBreak/>
        <w:t>Положения</w:t>
      </w:r>
      <w:r w:rsidR="001A650B">
        <w:rPr>
          <w:rFonts w:ascii="Times New Roman" w:hAnsi="Times New Roman"/>
          <w:b/>
          <w:bCs/>
          <w:sz w:val="28"/>
          <w:szCs w:val="28"/>
        </w:rPr>
        <w:t xml:space="preserve"> проекта планировки территории</w:t>
      </w:r>
    </w:p>
    <w:p w14:paraId="49BDFBD7" w14:textId="7A71E950" w:rsidR="003B7773" w:rsidRDefault="001A650B" w:rsidP="00BE3DCC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</w:t>
      </w:r>
      <w:r w:rsidR="00B15BD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 внесению изменений в </w:t>
      </w:r>
      <w:r w:rsidR="00B01F8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</w:t>
      </w:r>
      <w:r w:rsidR="00B01F8E" w:rsidRPr="00B01F8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роект планировки и проект </w:t>
      </w:r>
      <w:r w:rsidR="00B01F8E" w:rsidRPr="0080606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межевания </w:t>
      </w:r>
      <w:r w:rsidR="00806064" w:rsidRPr="00806064">
        <w:rPr>
          <w:rFonts w:ascii="Times New Roman" w:hAnsi="Times New Roman"/>
          <w:b/>
          <w:bCs/>
          <w:color w:val="000000"/>
          <w:sz w:val="28"/>
          <w:szCs w:val="28"/>
        </w:rPr>
        <w:t xml:space="preserve">территории </w:t>
      </w:r>
      <w:r w:rsidR="000C67E1" w:rsidRPr="000C67E1">
        <w:rPr>
          <w:rFonts w:ascii="Times New Roman" w:hAnsi="Times New Roman"/>
          <w:b/>
          <w:color w:val="000000"/>
          <w:sz w:val="28"/>
          <w:szCs w:val="28"/>
        </w:rPr>
        <w:t>по ул. Центральная в п. Областной с/х опытной станции</w:t>
      </w:r>
      <w:r w:rsidR="00806064" w:rsidRPr="00806064">
        <w:rPr>
          <w:rFonts w:ascii="Times New Roman" w:hAnsi="Times New Roman"/>
          <w:b/>
          <w:bCs/>
          <w:color w:val="000000"/>
          <w:sz w:val="28"/>
          <w:szCs w:val="28"/>
        </w:rPr>
        <w:t xml:space="preserve"> Городищенского муниципального района Волгоградской области</w:t>
      </w:r>
    </w:p>
    <w:p w14:paraId="26D5F358" w14:textId="77777777" w:rsidR="00F45E74" w:rsidRPr="00F300D7" w:rsidRDefault="00F45E74" w:rsidP="00F45E74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 w:line="240" w:lineRule="auto"/>
        <w:ind w:left="142" w:firstLine="992"/>
        <w:jc w:val="center"/>
        <w:rPr>
          <w:rFonts w:ascii="Times New Roman" w:hAnsi="Times New Roman"/>
          <w:sz w:val="28"/>
          <w:szCs w:val="28"/>
        </w:rPr>
      </w:pPr>
    </w:p>
    <w:p w14:paraId="248A5EB2" w14:textId="77777777" w:rsidR="001A650B" w:rsidRPr="001A650B" w:rsidRDefault="001A650B" w:rsidP="001A650B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 w:firstLine="709"/>
        <w:jc w:val="both"/>
        <w:rPr>
          <w:rFonts w:ascii="Times New Roman" w:hAnsi="Times New Roman"/>
          <w:sz w:val="28"/>
          <w:szCs w:val="28"/>
        </w:rPr>
      </w:pPr>
      <w:r w:rsidRPr="001A650B">
        <w:rPr>
          <w:rFonts w:ascii="Times New Roman" w:hAnsi="Times New Roman"/>
          <w:sz w:val="28"/>
          <w:szCs w:val="28"/>
        </w:rPr>
        <w:t xml:space="preserve">Проектным решением предлагается комплексное освоение проектируемой территории: </w:t>
      </w:r>
    </w:p>
    <w:p w14:paraId="6B5FA7DB" w14:textId="77777777" w:rsidR="001A650B" w:rsidRPr="001A650B" w:rsidRDefault="001A650B" w:rsidP="001A650B">
      <w:pPr>
        <w:numPr>
          <w:ilvl w:val="0"/>
          <w:numId w:val="32"/>
        </w:num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right="284"/>
        <w:jc w:val="both"/>
        <w:rPr>
          <w:rFonts w:ascii="Times New Roman" w:hAnsi="Times New Roman"/>
          <w:sz w:val="28"/>
          <w:szCs w:val="28"/>
        </w:rPr>
      </w:pPr>
      <w:r w:rsidRPr="001A650B">
        <w:rPr>
          <w:rFonts w:ascii="Times New Roman" w:hAnsi="Times New Roman"/>
          <w:sz w:val="28"/>
          <w:szCs w:val="28"/>
        </w:rPr>
        <w:t>Выделение элементов планировочной структуры.</w:t>
      </w:r>
    </w:p>
    <w:p w14:paraId="4FB76A8D" w14:textId="77777777" w:rsidR="001A650B" w:rsidRPr="001A650B" w:rsidRDefault="001A650B" w:rsidP="001A650B">
      <w:pPr>
        <w:numPr>
          <w:ilvl w:val="0"/>
          <w:numId w:val="32"/>
        </w:num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right="284"/>
        <w:jc w:val="both"/>
        <w:rPr>
          <w:rFonts w:ascii="Times New Roman" w:hAnsi="Times New Roman"/>
          <w:sz w:val="28"/>
          <w:szCs w:val="28"/>
        </w:rPr>
      </w:pPr>
      <w:r w:rsidRPr="001A650B">
        <w:rPr>
          <w:rFonts w:ascii="Times New Roman" w:hAnsi="Times New Roman"/>
          <w:sz w:val="28"/>
          <w:szCs w:val="28"/>
        </w:rPr>
        <w:t>Установление границ зон планируемого размещения объектов капитального строительства, объектов инженерной и транспортной инфраструктур.</w:t>
      </w:r>
    </w:p>
    <w:p w14:paraId="4A7F95F0" w14:textId="77777777" w:rsidR="001A650B" w:rsidRPr="001A650B" w:rsidRDefault="001A650B" w:rsidP="001A650B">
      <w:pPr>
        <w:numPr>
          <w:ilvl w:val="0"/>
          <w:numId w:val="32"/>
        </w:num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right="284"/>
        <w:jc w:val="both"/>
        <w:rPr>
          <w:rFonts w:ascii="Times New Roman" w:hAnsi="Times New Roman"/>
          <w:sz w:val="28"/>
          <w:szCs w:val="28"/>
        </w:rPr>
      </w:pPr>
      <w:r w:rsidRPr="001A650B">
        <w:rPr>
          <w:rFonts w:ascii="Times New Roman" w:hAnsi="Times New Roman"/>
          <w:sz w:val="28"/>
          <w:szCs w:val="28"/>
        </w:rPr>
        <w:t>Обеспечение устойчивого развития территорий.</w:t>
      </w:r>
    </w:p>
    <w:p w14:paraId="51A5F75C" w14:textId="77777777" w:rsidR="001A650B" w:rsidRDefault="001A650B" w:rsidP="001A650B">
      <w:pPr>
        <w:numPr>
          <w:ilvl w:val="0"/>
          <w:numId w:val="32"/>
        </w:num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right="284"/>
        <w:jc w:val="both"/>
        <w:rPr>
          <w:rFonts w:ascii="Times New Roman" w:hAnsi="Times New Roman"/>
          <w:sz w:val="28"/>
          <w:szCs w:val="28"/>
        </w:rPr>
      </w:pPr>
      <w:r w:rsidRPr="001A650B">
        <w:rPr>
          <w:rFonts w:ascii="Times New Roman" w:hAnsi="Times New Roman"/>
          <w:sz w:val="28"/>
          <w:szCs w:val="28"/>
        </w:rPr>
        <w:t>Определение характеристик и очередности планируемого развития территории.</w:t>
      </w:r>
    </w:p>
    <w:p w14:paraId="18734C30" w14:textId="6D32D1C2" w:rsidR="00C64A53" w:rsidRPr="001A650B" w:rsidRDefault="00B15BD1" w:rsidP="001A650B">
      <w:pPr>
        <w:numPr>
          <w:ilvl w:val="0"/>
          <w:numId w:val="32"/>
        </w:num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righ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66432" behindDoc="0" locked="1" layoutInCell="1" allowOverlap="1" wp14:anchorId="571629A5" wp14:editId="5BEA5B5C">
                <wp:simplePos x="0" y="0"/>
                <wp:positionH relativeFrom="margin">
                  <wp:align>left</wp:align>
                </wp:positionH>
                <wp:positionV relativeFrom="page">
                  <wp:posOffset>276225</wp:posOffset>
                </wp:positionV>
                <wp:extent cx="6544945" cy="10094595"/>
                <wp:effectExtent l="0" t="0" r="27305" b="20955"/>
                <wp:wrapNone/>
                <wp:docPr id="48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44945" cy="10094595"/>
                          <a:chOff x="0" y="0"/>
                          <a:chExt cx="20000" cy="20000"/>
                        </a:xfrm>
                      </wpg:grpSpPr>
                      <wps:wsp>
                        <wps:cNvPr id="49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1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2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3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4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5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6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7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8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9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0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6CB4497" w14:textId="77777777" w:rsidR="00B15BD1" w:rsidRPr="00542326" w:rsidRDefault="00B15BD1" w:rsidP="00B15BD1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61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F13038A" w14:textId="77777777" w:rsidR="00B15BD1" w:rsidRPr="00EB45AA" w:rsidRDefault="00B15BD1" w:rsidP="00B15BD1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62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77B7ED3" w14:textId="77777777" w:rsidR="00B15BD1" w:rsidRPr="00EB45AA" w:rsidRDefault="00B15BD1" w:rsidP="00B15BD1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63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7BD5F9D" w14:textId="77777777" w:rsidR="00B15BD1" w:rsidRPr="00EB45AA" w:rsidRDefault="00B15BD1" w:rsidP="00B15BD1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48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709C049" w14:textId="77777777" w:rsidR="00B15BD1" w:rsidRPr="00EB45AA" w:rsidRDefault="00B15BD1" w:rsidP="00B15BD1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49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C22777B" w14:textId="77777777" w:rsidR="00B15BD1" w:rsidRPr="00EB45AA" w:rsidRDefault="00B15BD1" w:rsidP="00B15BD1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50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14E5DAE" w14:textId="77777777" w:rsidR="00B15BD1" w:rsidRPr="00542326" w:rsidRDefault="00B15BD1" w:rsidP="00B15BD1">
                              <w:pPr>
                                <w:jc w:val="center"/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51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66CDEA9" w14:textId="77777777" w:rsidR="00B15BD1" w:rsidRPr="00FE178E" w:rsidRDefault="00B15BD1" w:rsidP="00B15B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ППТ ОЧ</w:t>
                              </w:r>
                            </w:p>
                            <w:p w14:paraId="79A6DC5F" w14:textId="77777777" w:rsidR="00B15BD1" w:rsidRPr="00EB45AA" w:rsidRDefault="00B15BD1" w:rsidP="00B15B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71629A5" id="_x0000_s1107" style="position:absolute;left:0;text-align:left;margin-left:0;margin-top:21.75pt;width:515.35pt;height:794.85pt;z-index:251666432;mso-position-horizontal:left;mso-position-horizontal-relative:margin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">
                <v:rect id="Rectangle 2" o:spid="_x0000_s1108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" filled="f" strokeweight="2pt"/>
                <v:line id="Line 3" o:spid="_x0000_s1109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" strokeweight="2pt"/>
                <v:line id="Line 4" o:spid="_x0000_s1110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jP3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" strokeweight="2pt"/>
                <v:line id="Line 5" o:spid="_x0000_s1111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AK2A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" strokeweight="2pt"/>
                <v:line id="Line 6" o:spid="_x0000_s1112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" strokeweight="2pt"/>
                <v:line id="Line 7" o:spid="_x0000_s1113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" strokeweight="2pt"/>
                <v:line id="Line 8" o:spid="_x0000_s1114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" strokeweight="2pt"/>
                <v:line id="Line 9" o:spid="_x0000_s1115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6uD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" strokeweight="2pt"/>
                <v:line id="Line 10" o:spid="_x0000_s1116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" strokeweight="1pt"/>
                <v:line id="Line 11" o:spid="_x0000_s1117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" strokeweight="2pt"/>
                <v:line id="Line 12" o:spid="_x0000_s1118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" strokeweight="1pt"/>
                <v:rect id="Rectangle 13" o:spid="_x0000_s1119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" filled="f" stroked="f" strokeweight=".25pt">
                  <v:textbox inset="1pt,1pt,1pt,1pt">
                    <w:txbxContent>
                      <w:p w14:paraId="16CB4497" w14:textId="77777777" w:rsidR="00B15BD1" w:rsidRPr="00542326" w:rsidRDefault="00B15BD1" w:rsidP="00B15BD1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120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" filled="f" stroked="f" strokeweight=".25pt">
                  <v:textbox inset="1pt,1pt,1pt,1pt">
                    <w:txbxContent>
                      <w:p w14:paraId="0F13038A" w14:textId="77777777" w:rsidR="00B15BD1" w:rsidRPr="00EB45AA" w:rsidRDefault="00B15BD1" w:rsidP="00B15BD1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121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" filled="f" stroked="f" strokeweight=".25pt">
                  <v:textbox inset="1pt,1pt,1pt,1pt">
                    <w:txbxContent>
                      <w:p w14:paraId="677B7ED3" w14:textId="77777777" w:rsidR="00B15BD1" w:rsidRPr="00EB45AA" w:rsidRDefault="00B15BD1" w:rsidP="00B15BD1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122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" filled="f" stroked="f" strokeweight=".25pt">
                  <v:textbox inset="1pt,1pt,1pt,1pt">
                    <w:txbxContent>
                      <w:p w14:paraId="07BD5F9D" w14:textId="77777777" w:rsidR="00B15BD1" w:rsidRPr="00EB45AA" w:rsidRDefault="00B15BD1" w:rsidP="00B15BD1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123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" filled="f" stroked="f" strokeweight=".25pt">
                  <v:textbox inset="1pt,1pt,1pt,1pt">
                    <w:txbxContent>
                      <w:p w14:paraId="0709C049" w14:textId="77777777" w:rsidR="00B15BD1" w:rsidRPr="00EB45AA" w:rsidRDefault="00B15BD1" w:rsidP="00B15BD1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124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" filled="f" stroked="f" strokeweight=".25pt">
                  <v:textbox inset="1pt,1pt,1pt,1pt">
                    <w:txbxContent>
                      <w:p w14:paraId="1C22777B" w14:textId="77777777" w:rsidR="00B15BD1" w:rsidRPr="00EB45AA" w:rsidRDefault="00B15BD1" w:rsidP="00B15BD1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125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" filled="f" stroked="f" strokeweight=".25pt">
                  <v:textbox inset="1pt,1pt,1pt,1pt">
                    <w:txbxContent>
                      <w:p w14:paraId="714E5DAE" w14:textId="77777777" w:rsidR="00B15BD1" w:rsidRPr="00542326" w:rsidRDefault="00B15BD1" w:rsidP="00B15BD1">
                        <w:pPr>
                          <w:jc w:val="center"/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</w:pPr>
                        <w:r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  <w:t>6</w:t>
                        </w:r>
                      </w:p>
                    </w:txbxContent>
                  </v:textbox>
                </v:rect>
                <v:rect id="Rectangle 20" o:spid="_x0000_s1126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" filled="f" stroked="f" strokeweight=".25pt">
                  <v:textbox inset="1pt,1pt,1pt,1pt">
                    <w:txbxContent>
                      <w:p w14:paraId="666CDEA9" w14:textId="77777777" w:rsidR="00B15BD1" w:rsidRPr="00FE178E" w:rsidRDefault="00B15BD1" w:rsidP="00B15B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ППТ ОЧ</w:t>
                        </w:r>
                      </w:p>
                      <w:p w14:paraId="79A6DC5F" w14:textId="77777777" w:rsidR="00B15BD1" w:rsidRPr="00EB45AA" w:rsidRDefault="00B15BD1" w:rsidP="00B15B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margin" anchory="page"/>
                <w10:anchorlock/>
              </v:group>
            </w:pict>
          </mc:Fallback>
        </mc:AlternateContent>
      </w:r>
    </w:p>
    <w:p w14:paraId="6B15407B" w14:textId="39F96731" w:rsidR="00E10C3B" w:rsidRPr="0057207A" w:rsidRDefault="00E04EB9" w:rsidP="00077D4D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 w:firstLine="709"/>
        <w:jc w:val="both"/>
        <w:rPr>
          <w:rFonts w:ascii="Times New Roman" w:hAnsi="Times New Roman"/>
          <w:sz w:val="28"/>
          <w:szCs w:val="28"/>
        </w:rPr>
      </w:pPr>
      <w:r w:rsidRPr="00B31C51">
        <w:rPr>
          <w:rFonts w:ascii="Times New Roman" w:hAnsi="Times New Roman"/>
          <w:color w:val="000000"/>
          <w:sz w:val="28"/>
          <w:szCs w:val="28"/>
        </w:rPr>
        <w:t>П</w:t>
      </w:r>
      <w:r w:rsidR="00806064">
        <w:rPr>
          <w:rFonts w:ascii="Times New Roman" w:hAnsi="Times New Roman"/>
          <w:color w:val="000000"/>
          <w:sz w:val="28"/>
          <w:szCs w:val="28"/>
        </w:rPr>
        <w:t>лощ</w:t>
      </w:r>
      <w:r w:rsidR="00390B4F">
        <w:rPr>
          <w:rFonts w:ascii="Times New Roman" w:hAnsi="Times New Roman"/>
          <w:color w:val="000000"/>
          <w:sz w:val="28"/>
          <w:szCs w:val="28"/>
        </w:rPr>
        <w:t>а</w:t>
      </w:r>
      <w:r w:rsidR="00806064">
        <w:rPr>
          <w:rFonts w:ascii="Times New Roman" w:hAnsi="Times New Roman"/>
          <w:color w:val="000000"/>
          <w:sz w:val="28"/>
          <w:szCs w:val="28"/>
        </w:rPr>
        <w:t>дь п</w:t>
      </w:r>
      <w:r w:rsidRPr="00B31C51">
        <w:rPr>
          <w:rFonts w:ascii="Times New Roman" w:hAnsi="Times New Roman"/>
          <w:color w:val="000000"/>
          <w:sz w:val="28"/>
          <w:szCs w:val="28"/>
        </w:rPr>
        <w:t>ланируем</w:t>
      </w:r>
      <w:r w:rsidR="00806064">
        <w:rPr>
          <w:rFonts w:ascii="Times New Roman" w:hAnsi="Times New Roman"/>
          <w:color w:val="000000"/>
          <w:sz w:val="28"/>
          <w:szCs w:val="28"/>
        </w:rPr>
        <w:t>ой</w:t>
      </w:r>
      <w:r w:rsidRPr="00B31C51">
        <w:rPr>
          <w:rFonts w:ascii="Times New Roman" w:hAnsi="Times New Roman"/>
          <w:color w:val="000000"/>
          <w:sz w:val="28"/>
          <w:szCs w:val="28"/>
        </w:rPr>
        <w:t xml:space="preserve"> территори</w:t>
      </w:r>
      <w:r w:rsidR="00806064">
        <w:rPr>
          <w:rFonts w:ascii="Times New Roman" w:hAnsi="Times New Roman"/>
          <w:color w:val="000000"/>
          <w:sz w:val="28"/>
          <w:szCs w:val="28"/>
        </w:rPr>
        <w:t xml:space="preserve">и составляет </w:t>
      </w:r>
      <w:r w:rsidR="00806064" w:rsidRPr="00126E6C">
        <w:rPr>
          <w:rFonts w:ascii="Times New Roman" w:hAnsi="Times New Roman"/>
          <w:sz w:val="28"/>
          <w:szCs w:val="28"/>
        </w:rPr>
        <w:t>4,</w:t>
      </w:r>
      <w:r w:rsidR="00126E6C" w:rsidRPr="00126E6C">
        <w:rPr>
          <w:rFonts w:ascii="Times New Roman" w:hAnsi="Times New Roman"/>
          <w:sz w:val="28"/>
          <w:szCs w:val="28"/>
        </w:rPr>
        <w:t>95</w:t>
      </w:r>
      <w:r w:rsidR="00806064" w:rsidRPr="00126E6C">
        <w:rPr>
          <w:rFonts w:ascii="Times New Roman" w:hAnsi="Times New Roman"/>
          <w:sz w:val="28"/>
          <w:szCs w:val="28"/>
        </w:rPr>
        <w:t xml:space="preserve"> га,</w:t>
      </w:r>
      <w:r w:rsidR="00806064">
        <w:rPr>
          <w:rFonts w:ascii="Times New Roman" w:hAnsi="Times New Roman"/>
          <w:color w:val="000000"/>
          <w:sz w:val="28"/>
          <w:szCs w:val="28"/>
        </w:rPr>
        <w:t xml:space="preserve"> включает в </w:t>
      </w:r>
      <w:r w:rsidR="00390B4F">
        <w:rPr>
          <w:rFonts w:ascii="Times New Roman" w:hAnsi="Times New Roman"/>
          <w:color w:val="000000"/>
          <w:sz w:val="28"/>
          <w:szCs w:val="28"/>
        </w:rPr>
        <w:t xml:space="preserve">свой </w:t>
      </w:r>
      <w:r w:rsidR="00806064">
        <w:rPr>
          <w:rFonts w:ascii="Times New Roman" w:hAnsi="Times New Roman"/>
          <w:color w:val="000000"/>
          <w:sz w:val="28"/>
          <w:szCs w:val="28"/>
        </w:rPr>
        <w:t>состав территориальн</w:t>
      </w:r>
      <w:r w:rsidR="00590D4A">
        <w:rPr>
          <w:rFonts w:ascii="Times New Roman" w:hAnsi="Times New Roman"/>
          <w:color w:val="000000"/>
          <w:sz w:val="28"/>
          <w:szCs w:val="28"/>
        </w:rPr>
        <w:t>ую</w:t>
      </w:r>
      <w:r w:rsidR="00806064">
        <w:rPr>
          <w:rFonts w:ascii="Times New Roman" w:hAnsi="Times New Roman"/>
          <w:color w:val="000000"/>
          <w:sz w:val="28"/>
          <w:szCs w:val="28"/>
        </w:rPr>
        <w:t xml:space="preserve"> зон</w:t>
      </w:r>
      <w:r w:rsidR="000C67E1">
        <w:rPr>
          <w:rFonts w:ascii="Times New Roman" w:hAnsi="Times New Roman"/>
          <w:color w:val="000000"/>
          <w:sz w:val="28"/>
          <w:szCs w:val="28"/>
        </w:rPr>
        <w:t>у</w:t>
      </w:r>
      <w:r w:rsidR="0080606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90D4A">
        <w:rPr>
          <w:rFonts w:ascii="Times New Roman" w:hAnsi="Times New Roman"/>
          <w:color w:val="000000"/>
          <w:sz w:val="28"/>
          <w:szCs w:val="28"/>
        </w:rPr>
        <w:t>сельскохозяйственного производства в соответствии</w:t>
      </w:r>
      <w:r w:rsidR="00B30301">
        <w:rPr>
          <w:rFonts w:ascii="Times New Roman" w:hAnsi="Times New Roman"/>
          <w:color w:val="000000"/>
          <w:sz w:val="28"/>
          <w:szCs w:val="28"/>
        </w:rPr>
        <w:t xml:space="preserve"> с </w:t>
      </w:r>
      <w:r w:rsidR="00390B4F">
        <w:rPr>
          <w:rFonts w:ascii="Times New Roman" w:hAnsi="Times New Roman"/>
          <w:color w:val="000000"/>
          <w:sz w:val="28"/>
          <w:szCs w:val="28"/>
        </w:rPr>
        <w:t xml:space="preserve">правилами землепользования и застройки </w:t>
      </w:r>
      <w:r w:rsidR="000C67E1">
        <w:rPr>
          <w:rFonts w:ascii="Times New Roman" w:hAnsi="Times New Roman"/>
          <w:color w:val="000000"/>
          <w:sz w:val="28"/>
          <w:szCs w:val="28"/>
        </w:rPr>
        <w:t>Новожизненского</w:t>
      </w:r>
      <w:r w:rsidR="00B30301">
        <w:rPr>
          <w:rFonts w:ascii="Times New Roman" w:hAnsi="Times New Roman"/>
          <w:color w:val="000000"/>
          <w:sz w:val="28"/>
          <w:szCs w:val="28"/>
        </w:rPr>
        <w:t xml:space="preserve"> сельского поселения</w:t>
      </w:r>
      <w:r w:rsidR="00390B4F">
        <w:rPr>
          <w:rFonts w:ascii="Times New Roman" w:hAnsi="Times New Roman"/>
          <w:color w:val="000000"/>
          <w:sz w:val="28"/>
          <w:szCs w:val="28"/>
        </w:rPr>
        <w:t>. И</w:t>
      </w:r>
      <w:r w:rsidRPr="00B31C51">
        <w:rPr>
          <w:rFonts w:ascii="Times New Roman" w:hAnsi="Times New Roman"/>
          <w:color w:val="000000"/>
          <w:sz w:val="28"/>
          <w:szCs w:val="28"/>
        </w:rPr>
        <w:t>меет следующие территориальные ограничения: с</w:t>
      </w:r>
      <w:r w:rsidR="00B3030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90B4F">
        <w:rPr>
          <w:rFonts w:ascii="Times New Roman" w:hAnsi="Times New Roman"/>
          <w:color w:val="000000"/>
          <w:sz w:val="28"/>
          <w:szCs w:val="28"/>
        </w:rPr>
        <w:t xml:space="preserve">запада и севера </w:t>
      </w:r>
      <w:r w:rsidRPr="0057207A">
        <w:rPr>
          <w:rFonts w:ascii="Times New Roman" w:hAnsi="Times New Roman"/>
          <w:sz w:val="28"/>
          <w:szCs w:val="28"/>
        </w:rPr>
        <w:t>—</w:t>
      </w:r>
      <w:r w:rsidR="00C64A53" w:rsidRPr="0057207A">
        <w:rPr>
          <w:rFonts w:ascii="Times New Roman" w:hAnsi="Times New Roman"/>
          <w:sz w:val="28"/>
          <w:szCs w:val="28"/>
        </w:rPr>
        <w:t xml:space="preserve"> </w:t>
      </w:r>
      <w:r w:rsidR="0057207A" w:rsidRPr="0057207A">
        <w:rPr>
          <w:rFonts w:ascii="Times New Roman" w:hAnsi="Times New Roman"/>
          <w:sz w:val="28"/>
          <w:szCs w:val="28"/>
        </w:rPr>
        <w:t>Городищенский канал,</w:t>
      </w:r>
      <w:r w:rsidR="008D1543" w:rsidRPr="0057207A">
        <w:rPr>
          <w:rFonts w:ascii="Times New Roman" w:hAnsi="Times New Roman"/>
          <w:sz w:val="28"/>
          <w:szCs w:val="28"/>
        </w:rPr>
        <w:t xml:space="preserve"> </w:t>
      </w:r>
      <w:r w:rsidR="00E10C3B" w:rsidRPr="0057207A">
        <w:rPr>
          <w:rFonts w:ascii="Times New Roman" w:hAnsi="Times New Roman"/>
          <w:sz w:val="28"/>
          <w:szCs w:val="28"/>
        </w:rPr>
        <w:t>с</w:t>
      </w:r>
      <w:r w:rsidR="00B30301" w:rsidRPr="0057207A">
        <w:rPr>
          <w:rFonts w:ascii="Times New Roman" w:hAnsi="Times New Roman"/>
          <w:sz w:val="28"/>
          <w:szCs w:val="28"/>
        </w:rPr>
        <w:t xml:space="preserve"> востока</w:t>
      </w:r>
      <w:r w:rsidR="0057207A" w:rsidRPr="0057207A">
        <w:rPr>
          <w:rFonts w:ascii="Times New Roman" w:hAnsi="Times New Roman"/>
          <w:sz w:val="28"/>
          <w:szCs w:val="28"/>
        </w:rPr>
        <w:t xml:space="preserve"> – зона сельскохозяйственного </w:t>
      </w:r>
      <w:r w:rsidR="00590D4A">
        <w:rPr>
          <w:rFonts w:ascii="Times New Roman" w:hAnsi="Times New Roman"/>
          <w:sz w:val="28"/>
          <w:szCs w:val="28"/>
        </w:rPr>
        <w:t>производства</w:t>
      </w:r>
      <w:r w:rsidR="0057207A" w:rsidRPr="0057207A">
        <w:rPr>
          <w:rFonts w:ascii="Times New Roman" w:hAnsi="Times New Roman"/>
          <w:sz w:val="28"/>
          <w:szCs w:val="28"/>
        </w:rPr>
        <w:t xml:space="preserve">, </w:t>
      </w:r>
      <w:r w:rsidR="00B30301" w:rsidRPr="0057207A">
        <w:rPr>
          <w:rFonts w:ascii="Times New Roman" w:hAnsi="Times New Roman"/>
          <w:sz w:val="28"/>
          <w:szCs w:val="28"/>
        </w:rPr>
        <w:t>с</w:t>
      </w:r>
      <w:r w:rsidRPr="0057207A">
        <w:rPr>
          <w:rFonts w:ascii="Times New Roman" w:hAnsi="Times New Roman"/>
          <w:sz w:val="28"/>
          <w:szCs w:val="28"/>
        </w:rPr>
        <w:t xml:space="preserve"> </w:t>
      </w:r>
      <w:r w:rsidR="0057207A" w:rsidRPr="0057207A">
        <w:rPr>
          <w:rFonts w:ascii="Times New Roman" w:hAnsi="Times New Roman"/>
          <w:sz w:val="28"/>
          <w:szCs w:val="28"/>
        </w:rPr>
        <w:t>запада</w:t>
      </w:r>
      <w:r w:rsidRPr="0057207A">
        <w:rPr>
          <w:rFonts w:ascii="Times New Roman" w:hAnsi="Times New Roman"/>
          <w:sz w:val="28"/>
          <w:szCs w:val="28"/>
        </w:rPr>
        <w:t xml:space="preserve"> — </w:t>
      </w:r>
      <w:r w:rsidR="0057207A" w:rsidRPr="0057207A">
        <w:rPr>
          <w:rFonts w:ascii="Times New Roman" w:hAnsi="Times New Roman"/>
          <w:sz w:val="28"/>
          <w:szCs w:val="28"/>
        </w:rPr>
        <w:t xml:space="preserve">производственная зона и зона сельскохозяйственного </w:t>
      </w:r>
      <w:r w:rsidR="00590D4A">
        <w:rPr>
          <w:rFonts w:ascii="Times New Roman" w:hAnsi="Times New Roman"/>
          <w:sz w:val="28"/>
          <w:szCs w:val="28"/>
        </w:rPr>
        <w:t>производства</w:t>
      </w:r>
      <w:r w:rsidR="0057207A" w:rsidRPr="0057207A">
        <w:rPr>
          <w:rFonts w:ascii="Times New Roman" w:hAnsi="Times New Roman"/>
          <w:sz w:val="28"/>
          <w:szCs w:val="28"/>
        </w:rPr>
        <w:t>, с юга – улично-дорожная сеть</w:t>
      </w:r>
      <w:r w:rsidRPr="0057207A">
        <w:rPr>
          <w:rFonts w:ascii="Times New Roman" w:hAnsi="Times New Roman"/>
          <w:sz w:val="28"/>
          <w:szCs w:val="28"/>
        </w:rPr>
        <w:t>.</w:t>
      </w:r>
    </w:p>
    <w:p w14:paraId="1F0BE3C5" w14:textId="6553716D" w:rsidR="0081280C" w:rsidRPr="0057207A" w:rsidRDefault="00E04EB9" w:rsidP="00077D4D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 w:firstLine="709"/>
        <w:jc w:val="both"/>
        <w:rPr>
          <w:rFonts w:ascii="Times New Roman" w:hAnsi="Times New Roman"/>
          <w:sz w:val="28"/>
          <w:szCs w:val="28"/>
        </w:rPr>
      </w:pPr>
      <w:r w:rsidRPr="0057207A">
        <w:rPr>
          <w:rFonts w:ascii="Times New Roman" w:hAnsi="Times New Roman"/>
          <w:sz w:val="28"/>
          <w:szCs w:val="28"/>
        </w:rPr>
        <w:t xml:space="preserve">На планируемой территории находятся существующие сохраняемые сооружения и </w:t>
      </w:r>
      <w:r w:rsidR="0057207A" w:rsidRPr="0057207A">
        <w:rPr>
          <w:rFonts w:ascii="Times New Roman" w:hAnsi="Times New Roman"/>
          <w:sz w:val="28"/>
          <w:szCs w:val="28"/>
        </w:rPr>
        <w:t xml:space="preserve">сети </w:t>
      </w:r>
      <w:r w:rsidRPr="0057207A">
        <w:rPr>
          <w:rFonts w:ascii="Times New Roman" w:hAnsi="Times New Roman"/>
          <w:sz w:val="28"/>
          <w:szCs w:val="28"/>
        </w:rPr>
        <w:t>инженерн</w:t>
      </w:r>
      <w:r w:rsidR="0057207A" w:rsidRPr="0057207A">
        <w:rPr>
          <w:rFonts w:ascii="Times New Roman" w:hAnsi="Times New Roman"/>
          <w:sz w:val="28"/>
          <w:szCs w:val="28"/>
        </w:rPr>
        <w:t>ой инфраструктуры</w:t>
      </w:r>
      <w:r w:rsidRPr="0057207A">
        <w:rPr>
          <w:rFonts w:ascii="Times New Roman" w:hAnsi="Times New Roman"/>
          <w:sz w:val="28"/>
          <w:szCs w:val="28"/>
        </w:rPr>
        <w:t xml:space="preserve">. </w:t>
      </w:r>
    </w:p>
    <w:p w14:paraId="262DC0C1" w14:textId="2FF88869" w:rsidR="0081280C" w:rsidRDefault="00E04EB9" w:rsidP="00077D4D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 w:firstLine="709"/>
        <w:jc w:val="both"/>
        <w:rPr>
          <w:rFonts w:ascii="Times New Roman" w:hAnsi="Times New Roman"/>
          <w:sz w:val="28"/>
          <w:szCs w:val="28"/>
        </w:rPr>
      </w:pPr>
      <w:r w:rsidRPr="0057207A">
        <w:rPr>
          <w:rFonts w:ascii="Times New Roman" w:hAnsi="Times New Roman"/>
          <w:sz w:val="28"/>
          <w:szCs w:val="28"/>
        </w:rPr>
        <w:t>Отметки высот поверхности территории планировки</w:t>
      </w:r>
      <w:r w:rsidRPr="00E04EB9">
        <w:rPr>
          <w:rFonts w:ascii="Times New Roman" w:hAnsi="Times New Roman"/>
          <w:sz w:val="28"/>
          <w:szCs w:val="28"/>
        </w:rPr>
        <w:t xml:space="preserve"> колеблются </w:t>
      </w:r>
      <w:r w:rsidRPr="00BB62C5">
        <w:rPr>
          <w:rFonts w:ascii="Times New Roman" w:hAnsi="Times New Roman"/>
          <w:sz w:val="28"/>
          <w:szCs w:val="28"/>
        </w:rPr>
        <w:t xml:space="preserve">от </w:t>
      </w:r>
      <w:bookmarkStart w:id="4" w:name="_Hlk142615160"/>
      <w:r w:rsidR="000C67E1">
        <w:rPr>
          <w:rFonts w:ascii="Times New Roman" w:hAnsi="Times New Roman"/>
          <w:sz w:val="28"/>
          <w:szCs w:val="28"/>
        </w:rPr>
        <w:t>128,64</w:t>
      </w:r>
      <w:r w:rsidR="00B30301" w:rsidRPr="00BB62C5">
        <w:rPr>
          <w:rFonts w:ascii="Times New Roman" w:hAnsi="Times New Roman"/>
          <w:sz w:val="28"/>
          <w:szCs w:val="28"/>
        </w:rPr>
        <w:t xml:space="preserve"> </w:t>
      </w:r>
      <w:r w:rsidRPr="00BB62C5">
        <w:rPr>
          <w:rFonts w:ascii="Times New Roman" w:hAnsi="Times New Roman"/>
          <w:sz w:val="28"/>
          <w:szCs w:val="28"/>
        </w:rPr>
        <w:t xml:space="preserve">м до </w:t>
      </w:r>
      <w:r w:rsidR="000C67E1">
        <w:rPr>
          <w:rFonts w:ascii="Times New Roman" w:hAnsi="Times New Roman"/>
          <w:sz w:val="28"/>
          <w:szCs w:val="28"/>
        </w:rPr>
        <w:t>132,9</w:t>
      </w:r>
      <w:bookmarkEnd w:id="4"/>
      <w:r w:rsidR="00B30301" w:rsidRPr="00BB62C5">
        <w:rPr>
          <w:rFonts w:ascii="Times New Roman" w:hAnsi="Times New Roman"/>
          <w:sz w:val="28"/>
          <w:szCs w:val="28"/>
        </w:rPr>
        <w:t xml:space="preserve"> </w:t>
      </w:r>
      <w:r w:rsidRPr="00BB62C5">
        <w:rPr>
          <w:rFonts w:ascii="Times New Roman" w:hAnsi="Times New Roman"/>
          <w:sz w:val="28"/>
          <w:szCs w:val="28"/>
        </w:rPr>
        <w:t>м</w:t>
      </w:r>
      <w:r w:rsidRPr="00E04EB9">
        <w:rPr>
          <w:rFonts w:ascii="Times New Roman" w:hAnsi="Times New Roman"/>
          <w:sz w:val="28"/>
          <w:szCs w:val="28"/>
        </w:rPr>
        <w:t xml:space="preserve"> в </w:t>
      </w:r>
      <w:r w:rsidR="0081280C">
        <w:rPr>
          <w:rFonts w:ascii="Times New Roman" w:hAnsi="Times New Roman"/>
          <w:sz w:val="28"/>
          <w:szCs w:val="28"/>
        </w:rPr>
        <w:t>Балтийской системе высот 1977</w:t>
      </w:r>
      <w:r w:rsidR="00590D4A">
        <w:rPr>
          <w:rFonts w:ascii="Times New Roman" w:hAnsi="Times New Roman"/>
          <w:sz w:val="28"/>
          <w:szCs w:val="28"/>
        </w:rPr>
        <w:t xml:space="preserve"> </w:t>
      </w:r>
      <w:r w:rsidR="0081280C">
        <w:rPr>
          <w:rFonts w:ascii="Times New Roman" w:hAnsi="Times New Roman"/>
          <w:sz w:val="28"/>
          <w:szCs w:val="28"/>
        </w:rPr>
        <w:t>г.</w:t>
      </w:r>
    </w:p>
    <w:p w14:paraId="7B1067AC" w14:textId="41DF154C" w:rsidR="000C67E1" w:rsidRDefault="00E04EB9" w:rsidP="000C67E1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 w:firstLine="709"/>
        <w:jc w:val="both"/>
        <w:rPr>
          <w:rFonts w:ascii="Times New Roman" w:hAnsi="Times New Roman"/>
          <w:sz w:val="28"/>
          <w:szCs w:val="28"/>
        </w:rPr>
      </w:pPr>
      <w:r w:rsidRPr="00E04EB9">
        <w:rPr>
          <w:rFonts w:ascii="Times New Roman" w:hAnsi="Times New Roman"/>
          <w:sz w:val="28"/>
          <w:szCs w:val="28"/>
        </w:rPr>
        <w:t xml:space="preserve">Уровень благоустройства планируемой территории </w:t>
      </w:r>
      <w:r w:rsidR="00390B4F">
        <w:rPr>
          <w:rFonts w:ascii="Times New Roman" w:hAnsi="Times New Roman"/>
          <w:sz w:val="28"/>
          <w:szCs w:val="28"/>
        </w:rPr>
        <w:t>не</w:t>
      </w:r>
      <w:r w:rsidR="00C64A53">
        <w:rPr>
          <w:rFonts w:ascii="Times New Roman" w:hAnsi="Times New Roman"/>
          <w:sz w:val="28"/>
          <w:szCs w:val="28"/>
        </w:rPr>
        <w:t>высокий</w:t>
      </w:r>
      <w:r w:rsidRPr="00E04EB9">
        <w:rPr>
          <w:rFonts w:ascii="Times New Roman" w:hAnsi="Times New Roman"/>
          <w:sz w:val="28"/>
          <w:szCs w:val="28"/>
        </w:rPr>
        <w:t>.</w:t>
      </w:r>
    </w:p>
    <w:p w14:paraId="2640D5C2" w14:textId="77777777" w:rsidR="000C67E1" w:rsidRDefault="000C67E1" w:rsidP="000C67E1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 w:firstLine="709"/>
        <w:jc w:val="both"/>
        <w:rPr>
          <w:rFonts w:ascii="Times New Roman" w:hAnsi="Times New Roman"/>
          <w:sz w:val="28"/>
          <w:szCs w:val="28"/>
        </w:rPr>
      </w:pPr>
    </w:p>
    <w:p w14:paraId="29372221" w14:textId="3F6632F6" w:rsidR="00C64A53" w:rsidRDefault="00E04EB9" w:rsidP="000C67E1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/>
        <w:jc w:val="center"/>
        <w:rPr>
          <w:rFonts w:ascii="Times New Roman" w:hAnsi="Times New Roman"/>
          <w:sz w:val="28"/>
          <w:szCs w:val="28"/>
        </w:rPr>
      </w:pPr>
      <w:r w:rsidRPr="00E04EB9">
        <w:rPr>
          <w:rFonts w:ascii="Times New Roman" w:hAnsi="Times New Roman"/>
          <w:sz w:val="28"/>
          <w:szCs w:val="28"/>
        </w:rPr>
        <w:t>Климат</w:t>
      </w:r>
      <w:r w:rsidR="00C64A53">
        <w:rPr>
          <w:rFonts w:ascii="Times New Roman" w:hAnsi="Times New Roman"/>
          <w:sz w:val="28"/>
          <w:szCs w:val="28"/>
        </w:rPr>
        <w:t>.</w:t>
      </w:r>
    </w:p>
    <w:p w14:paraId="43252108" w14:textId="296E87AC" w:rsidR="00FA0185" w:rsidRDefault="00E04EB9" w:rsidP="00077D4D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 w:firstLine="709"/>
        <w:jc w:val="both"/>
        <w:rPr>
          <w:rFonts w:ascii="Times New Roman" w:hAnsi="Times New Roman"/>
          <w:sz w:val="28"/>
          <w:szCs w:val="28"/>
        </w:rPr>
      </w:pPr>
      <w:r w:rsidRPr="00E04EB9">
        <w:rPr>
          <w:rFonts w:ascii="Times New Roman" w:hAnsi="Times New Roman"/>
          <w:sz w:val="28"/>
          <w:szCs w:val="28"/>
        </w:rPr>
        <w:t xml:space="preserve">Городищенский район расположен в зоне </w:t>
      </w:r>
      <w:proofErr w:type="spellStart"/>
      <w:r w:rsidRPr="00E04EB9">
        <w:rPr>
          <w:rFonts w:ascii="Times New Roman" w:hAnsi="Times New Roman"/>
          <w:sz w:val="28"/>
          <w:szCs w:val="28"/>
        </w:rPr>
        <w:t>резкоконтинентального</w:t>
      </w:r>
      <w:proofErr w:type="spellEnd"/>
      <w:r w:rsidRPr="00E04EB9">
        <w:rPr>
          <w:rFonts w:ascii="Times New Roman" w:hAnsi="Times New Roman"/>
          <w:sz w:val="28"/>
          <w:szCs w:val="28"/>
        </w:rPr>
        <w:t xml:space="preserve"> климата. Абсолютная минимальная температура -35</w:t>
      </w:r>
      <w:r w:rsidRPr="0081280C">
        <w:rPr>
          <w:rFonts w:ascii="Times New Roman" w:hAnsi="Times New Roman"/>
          <w:sz w:val="28"/>
          <w:szCs w:val="28"/>
          <w:vertAlign w:val="superscript"/>
        </w:rPr>
        <w:t>0</w:t>
      </w:r>
      <w:r w:rsidRPr="00E04EB9">
        <w:rPr>
          <w:rFonts w:ascii="Times New Roman" w:hAnsi="Times New Roman"/>
          <w:sz w:val="28"/>
          <w:szCs w:val="28"/>
        </w:rPr>
        <w:t>С, максимальная +41</w:t>
      </w:r>
      <w:r w:rsidRPr="0081280C">
        <w:rPr>
          <w:rFonts w:ascii="Times New Roman" w:hAnsi="Times New Roman"/>
          <w:sz w:val="28"/>
          <w:szCs w:val="28"/>
          <w:vertAlign w:val="superscript"/>
        </w:rPr>
        <w:t>0</w:t>
      </w:r>
      <w:r w:rsidRPr="00E04EB9">
        <w:rPr>
          <w:rFonts w:ascii="Times New Roman" w:hAnsi="Times New Roman"/>
          <w:sz w:val="28"/>
          <w:szCs w:val="28"/>
        </w:rPr>
        <w:t xml:space="preserve">С. Продолжительность периода с температурой ниже 0 - 144 суток. Средняя абсолютная влажность воздуха колеблется от 86% </w:t>
      </w:r>
      <w:r w:rsidR="0081280C">
        <w:rPr>
          <w:rFonts w:ascii="Times New Roman" w:hAnsi="Times New Roman"/>
          <w:sz w:val="28"/>
          <w:szCs w:val="28"/>
        </w:rPr>
        <w:br/>
      </w:r>
      <w:r w:rsidRPr="00E04EB9">
        <w:rPr>
          <w:rFonts w:ascii="Times New Roman" w:hAnsi="Times New Roman"/>
          <w:sz w:val="28"/>
          <w:szCs w:val="28"/>
        </w:rPr>
        <w:t xml:space="preserve">в декабре и январе до 51 % в июне – июле. Количество атмосферных осадков в год составляет 433 мм, в т.ч жидких осадков -318 мм. Суточный максимум -84 мм. Большая часть осадков (200-250 мм) выпадает в теплый период и часто носит ливневый характер. Снежный покров держится в среднем 104 дня. Средняя высота снежного покрова - 18 см. Нормативная </w:t>
      </w:r>
      <w:r w:rsidRPr="00E04EB9">
        <w:rPr>
          <w:rFonts w:ascii="Times New Roman" w:hAnsi="Times New Roman"/>
          <w:sz w:val="28"/>
          <w:szCs w:val="28"/>
        </w:rPr>
        <w:lastRenderedPageBreak/>
        <w:t>глубина промерзания почвы -1,2 м. В теплое время года преобладают ветры северо-восточного и северо- западного направлений. В холодное время года – северо-западного и западного направлений.</w:t>
      </w:r>
    </w:p>
    <w:p w14:paraId="02710FF8" w14:textId="77777777" w:rsidR="00FA0185" w:rsidRPr="00BE247F" w:rsidRDefault="00FA0185" w:rsidP="00077D4D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 w:firstLine="709"/>
        <w:jc w:val="both"/>
        <w:rPr>
          <w:rFonts w:ascii="Times New Roman" w:hAnsi="Times New Roman"/>
          <w:sz w:val="18"/>
          <w:szCs w:val="18"/>
        </w:rPr>
      </w:pPr>
    </w:p>
    <w:p w14:paraId="467E4B53" w14:textId="764D83EE" w:rsidR="008D1543" w:rsidRDefault="00FA0185" w:rsidP="00077D4D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B673B">
        <w:rPr>
          <w:rFonts w:ascii="Times New Roman" w:hAnsi="Times New Roman"/>
          <w:b/>
          <w:bCs/>
          <w:sz w:val="28"/>
          <w:szCs w:val="28"/>
        </w:rPr>
        <w:t>Характеристика и параметры градостроительного развития планируемой</w:t>
      </w:r>
      <w:r>
        <w:rPr>
          <w:rFonts w:ascii="Times New Roman" w:hAnsi="Times New Roman"/>
          <w:b/>
          <w:bCs/>
          <w:sz w:val="28"/>
          <w:szCs w:val="28"/>
        </w:rPr>
        <w:t xml:space="preserve"> территории</w:t>
      </w:r>
    </w:p>
    <w:p w14:paraId="761C8BC3" w14:textId="7B34060F" w:rsidR="00C64A53" w:rsidRPr="00BE247F" w:rsidRDefault="00B15BD1" w:rsidP="00077D4D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 w:firstLine="709"/>
        <w:jc w:val="both"/>
        <w:rPr>
          <w:rFonts w:ascii="Times New Roman" w:hAnsi="Times New Roman"/>
          <w:sz w:val="20"/>
          <w:szCs w:val="20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8480" behindDoc="0" locked="1" layoutInCell="1" allowOverlap="1" wp14:anchorId="15D97021" wp14:editId="51AF4D12">
                <wp:simplePos x="0" y="0"/>
                <wp:positionH relativeFrom="page">
                  <wp:posOffset>720090</wp:posOffset>
                </wp:positionH>
                <wp:positionV relativeFrom="page">
                  <wp:posOffset>540385</wp:posOffset>
                </wp:positionV>
                <wp:extent cx="6509385" cy="10018395"/>
                <wp:effectExtent l="0" t="0" r="5715" b="20955"/>
                <wp:wrapNone/>
                <wp:docPr id="476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9385" cy="10018395"/>
                          <a:chOff x="0" y="0"/>
                          <a:chExt cx="20000" cy="20000"/>
                        </a:xfrm>
                      </wpg:grpSpPr>
                      <wps:wsp>
                        <wps:cNvPr id="477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8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79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80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81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82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83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84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85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86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87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88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AFBCFF3" w14:textId="77777777" w:rsidR="00B15BD1" w:rsidRPr="00542326" w:rsidRDefault="00B15BD1" w:rsidP="00B15BD1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89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9657EE8" w14:textId="77777777" w:rsidR="00B15BD1" w:rsidRPr="00EB45AA" w:rsidRDefault="00B15BD1" w:rsidP="00B15BD1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90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5C27E1E" w14:textId="77777777" w:rsidR="00B15BD1" w:rsidRPr="00EB45AA" w:rsidRDefault="00B15BD1" w:rsidP="00B15BD1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91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16D3E0F" w14:textId="77777777" w:rsidR="00B15BD1" w:rsidRPr="00EB45AA" w:rsidRDefault="00B15BD1" w:rsidP="00B15BD1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04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6F2945A" w14:textId="77777777" w:rsidR="00B15BD1" w:rsidRPr="00EB45AA" w:rsidRDefault="00B15BD1" w:rsidP="00B15BD1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05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331FE6F" w14:textId="77777777" w:rsidR="00B15BD1" w:rsidRPr="00EB45AA" w:rsidRDefault="00B15BD1" w:rsidP="00B15BD1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0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FFADBF0" w14:textId="6EC23E4F" w:rsidR="00B15BD1" w:rsidRPr="00542326" w:rsidRDefault="00B15BD1" w:rsidP="00B15BD1">
                              <w:pPr>
                                <w:jc w:val="center"/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07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5D46A84" w14:textId="77777777" w:rsidR="00B15BD1" w:rsidRPr="00FE178E" w:rsidRDefault="00B15BD1" w:rsidP="00B15B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ППТ ОЧ</w:t>
                              </w:r>
                            </w:p>
                            <w:p w14:paraId="31072C1C" w14:textId="77777777" w:rsidR="00B15BD1" w:rsidRPr="00EB45AA" w:rsidRDefault="00B15BD1" w:rsidP="00B15B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5D97021" id="_x0000_s1127" style="position:absolute;left:0;text-align:left;margin-left:56.7pt;margin-top:42.55pt;width:512.55pt;height:788.85pt;z-index:251668480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">
                <v:rect id="Rectangle 2" o:spid="_x0000_s1128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" filled="f" strokeweight="2pt"/>
                <v:line id="Line 3" o:spid="_x0000_s1129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" strokeweight="2pt"/>
                <v:line id="Line 4" o:spid="_x0000_s1130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" strokeweight="2pt"/>
                <v:line id="Line 5" o:spid="_x0000_s1131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" strokeweight="2pt"/>
                <v:line id="Line 6" o:spid="_x0000_s1132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" strokeweight="2pt"/>
                <v:line id="Line 7" o:spid="_x0000_s1133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" strokeweight="2pt"/>
                <v:line id="Line 8" o:spid="_x0000_s1134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" strokeweight="2pt"/>
                <v:line id="Line 9" o:spid="_x0000_s1135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" strokeweight="2pt"/>
                <v:line id="Line 10" o:spid="_x0000_s1136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" strokeweight="1pt"/>
                <v:line id="Line 11" o:spid="_x0000_s1137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" strokeweight="2pt"/>
                <v:line id="Line 12" o:spid="_x0000_s1138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" strokeweight="1pt"/>
                <v:rect id="Rectangle 13" o:spid="_x0000_s1139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" filled="f" stroked="f" strokeweight=".25pt">
                  <v:textbox inset="1pt,1pt,1pt,1pt">
                    <w:txbxContent>
                      <w:p w14:paraId="3AFBCFF3" w14:textId="77777777" w:rsidR="00B15BD1" w:rsidRPr="00542326" w:rsidRDefault="00B15BD1" w:rsidP="00B15BD1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140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" filled="f" stroked="f" strokeweight=".25pt">
                  <v:textbox inset="1pt,1pt,1pt,1pt">
                    <w:txbxContent>
                      <w:p w14:paraId="69657EE8" w14:textId="77777777" w:rsidR="00B15BD1" w:rsidRPr="00EB45AA" w:rsidRDefault="00B15BD1" w:rsidP="00B15BD1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141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" filled="f" stroked="f" strokeweight=".25pt">
                  <v:textbox inset="1pt,1pt,1pt,1pt">
                    <w:txbxContent>
                      <w:p w14:paraId="75C27E1E" w14:textId="77777777" w:rsidR="00B15BD1" w:rsidRPr="00EB45AA" w:rsidRDefault="00B15BD1" w:rsidP="00B15BD1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142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" filled="f" stroked="f" strokeweight=".25pt">
                  <v:textbox inset="1pt,1pt,1pt,1pt">
                    <w:txbxContent>
                      <w:p w14:paraId="416D3E0F" w14:textId="77777777" w:rsidR="00B15BD1" w:rsidRPr="00EB45AA" w:rsidRDefault="00B15BD1" w:rsidP="00B15BD1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143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" filled="f" stroked="f" strokeweight=".25pt">
                  <v:textbox inset="1pt,1pt,1pt,1pt">
                    <w:txbxContent>
                      <w:p w14:paraId="16F2945A" w14:textId="77777777" w:rsidR="00B15BD1" w:rsidRPr="00EB45AA" w:rsidRDefault="00B15BD1" w:rsidP="00B15BD1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144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" filled="f" stroked="f" strokeweight=".25pt">
                  <v:textbox inset="1pt,1pt,1pt,1pt">
                    <w:txbxContent>
                      <w:p w14:paraId="7331FE6F" w14:textId="77777777" w:rsidR="00B15BD1" w:rsidRPr="00EB45AA" w:rsidRDefault="00B15BD1" w:rsidP="00B15BD1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145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" filled="f" stroked="f" strokeweight=".25pt">
                  <v:textbox inset="1pt,1pt,1pt,1pt">
                    <w:txbxContent>
                      <w:p w14:paraId="5FFADBF0" w14:textId="6EC23E4F" w:rsidR="00B15BD1" w:rsidRPr="00542326" w:rsidRDefault="00B15BD1" w:rsidP="00B15BD1">
                        <w:pPr>
                          <w:jc w:val="center"/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</w:pPr>
                        <w:r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  <w:t>5</w:t>
                        </w:r>
                      </w:p>
                    </w:txbxContent>
                  </v:textbox>
                </v:rect>
                <v:rect id="Rectangle 20" o:spid="_x0000_s1146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" filled="f" stroked="f" strokeweight=".25pt">
                  <v:textbox inset="1pt,1pt,1pt,1pt">
                    <w:txbxContent>
                      <w:p w14:paraId="35D46A84" w14:textId="77777777" w:rsidR="00B15BD1" w:rsidRPr="00FE178E" w:rsidRDefault="00B15BD1" w:rsidP="00B15B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ППТ ОЧ</w:t>
                        </w:r>
                      </w:p>
                      <w:p w14:paraId="31072C1C" w14:textId="77777777" w:rsidR="00B15BD1" w:rsidRPr="00EB45AA" w:rsidRDefault="00B15BD1" w:rsidP="00B15BD1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</w:p>
    <w:p w14:paraId="402ABC2A" w14:textId="5A2E7EF5" w:rsidR="008D1543" w:rsidRPr="000C67E1" w:rsidRDefault="008D1543" w:rsidP="00077D4D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890AAA">
        <w:rPr>
          <w:rFonts w:ascii="Times New Roman" w:hAnsi="Times New Roman"/>
          <w:sz w:val="28"/>
          <w:szCs w:val="28"/>
        </w:rPr>
        <w:t xml:space="preserve">Проектом предусмотрено размещение </w:t>
      </w:r>
      <w:r w:rsidR="008605F0">
        <w:rPr>
          <w:rFonts w:ascii="Times New Roman" w:hAnsi="Times New Roman"/>
          <w:sz w:val="28"/>
          <w:szCs w:val="28"/>
        </w:rPr>
        <w:t xml:space="preserve">капитального </w:t>
      </w:r>
      <w:r w:rsidR="00C64A53">
        <w:rPr>
          <w:rFonts w:ascii="Times New Roman" w:hAnsi="Times New Roman"/>
          <w:sz w:val="28"/>
          <w:szCs w:val="28"/>
        </w:rPr>
        <w:t xml:space="preserve">строительства </w:t>
      </w:r>
      <w:r w:rsidRPr="007951CA">
        <w:rPr>
          <w:rFonts w:ascii="Times New Roman" w:hAnsi="Times New Roman"/>
          <w:sz w:val="28"/>
          <w:szCs w:val="28"/>
        </w:rPr>
        <w:t xml:space="preserve">согласно видам разрешенного использования </w:t>
      </w:r>
      <w:r w:rsidRPr="007951CA">
        <w:rPr>
          <w:rFonts w:ascii="Times New Roman" w:hAnsi="Times New Roman"/>
          <w:bCs/>
          <w:sz w:val="28"/>
          <w:szCs w:val="28"/>
        </w:rPr>
        <w:t xml:space="preserve">зоны </w:t>
      </w:r>
      <w:r w:rsidR="00590D4A">
        <w:rPr>
          <w:rFonts w:ascii="Times New Roman" w:hAnsi="Times New Roman"/>
          <w:bCs/>
          <w:sz w:val="28"/>
          <w:szCs w:val="28"/>
        </w:rPr>
        <w:t>сельскохозяйственного производства</w:t>
      </w:r>
      <w:r w:rsidRPr="007951CA">
        <w:rPr>
          <w:rFonts w:ascii="Times New Roman" w:hAnsi="Times New Roman"/>
          <w:bCs/>
          <w:sz w:val="28"/>
          <w:szCs w:val="28"/>
        </w:rPr>
        <w:t xml:space="preserve"> </w:t>
      </w:r>
      <w:r w:rsidRPr="007951CA">
        <w:rPr>
          <w:rFonts w:ascii="Times New Roman" w:hAnsi="Times New Roman"/>
          <w:sz w:val="28"/>
          <w:szCs w:val="28"/>
        </w:rPr>
        <w:t xml:space="preserve">правил землепользования и застройки </w:t>
      </w:r>
      <w:r w:rsidR="000C67E1">
        <w:rPr>
          <w:rFonts w:ascii="Times New Roman" w:hAnsi="Times New Roman"/>
          <w:sz w:val="28"/>
          <w:szCs w:val="28"/>
        </w:rPr>
        <w:t>Новожиз</w:t>
      </w:r>
      <w:r w:rsidR="007C139E">
        <w:rPr>
          <w:rFonts w:ascii="Times New Roman" w:hAnsi="Times New Roman"/>
          <w:sz w:val="28"/>
          <w:szCs w:val="28"/>
        </w:rPr>
        <w:t>н</w:t>
      </w:r>
      <w:r w:rsidR="000C67E1">
        <w:rPr>
          <w:rFonts w:ascii="Times New Roman" w:hAnsi="Times New Roman"/>
          <w:sz w:val="28"/>
          <w:szCs w:val="28"/>
        </w:rPr>
        <w:t>ен</w:t>
      </w:r>
      <w:r w:rsidR="007C139E">
        <w:rPr>
          <w:rFonts w:ascii="Times New Roman" w:hAnsi="Times New Roman"/>
          <w:sz w:val="28"/>
          <w:szCs w:val="28"/>
        </w:rPr>
        <w:t>ского</w:t>
      </w:r>
      <w:r w:rsidR="00B30301">
        <w:rPr>
          <w:rFonts w:ascii="Times New Roman" w:hAnsi="Times New Roman"/>
          <w:sz w:val="28"/>
          <w:szCs w:val="28"/>
        </w:rPr>
        <w:t xml:space="preserve"> сельского </w:t>
      </w:r>
      <w:r w:rsidRPr="007951CA">
        <w:rPr>
          <w:rFonts w:ascii="Times New Roman" w:hAnsi="Times New Roman"/>
          <w:sz w:val="28"/>
          <w:szCs w:val="28"/>
        </w:rPr>
        <w:t>поселения</w:t>
      </w:r>
      <w:r w:rsidR="00590D4A">
        <w:rPr>
          <w:rFonts w:ascii="Times New Roman" w:hAnsi="Times New Roman"/>
          <w:sz w:val="28"/>
          <w:szCs w:val="28"/>
        </w:rPr>
        <w:t>.</w:t>
      </w:r>
      <w:r w:rsidR="00F26BBF" w:rsidRPr="000C67E1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14:paraId="428168B4" w14:textId="77777777" w:rsidR="00FA0185" w:rsidRPr="005B673B" w:rsidRDefault="00FA0185" w:rsidP="00077D4D">
      <w:pPr>
        <w:pStyle w:val="ac"/>
        <w:tabs>
          <w:tab w:val="left" w:pos="9923"/>
        </w:tabs>
        <w:spacing w:line="276" w:lineRule="auto"/>
        <w:ind w:left="426" w:right="284" w:firstLine="709"/>
        <w:rPr>
          <w:rFonts w:ascii="Times New Roman" w:hAnsi="Times New Roman"/>
          <w:bCs/>
          <w:sz w:val="28"/>
          <w:szCs w:val="28"/>
        </w:rPr>
      </w:pPr>
      <w:r w:rsidRPr="005B673B">
        <w:rPr>
          <w:rFonts w:ascii="Times New Roman" w:hAnsi="Times New Roman"/>
          <w:bCs/>
          <w:sz w:val="28"/>
          <w:szCs w:val="28"/>
        </w:rPr>
        <w:t>Устанавливаются следующие параметры планируемого развития территории:</w:t>
      </w:r>
    </w:p>
    <w:p w14:paraId="29890B20" w14:textId="6FD33B98" w:rsidR="0057207A" w:rsidRPr="00D76F9F" w:rsidRDefault="00FA0185" w:rsidP="006C532F">
      <w:pPr>
        <w:pStyle w:val="ac"/>
        <w:tabs>
          <w:tab w:val="left" w:pos="9923"/>
        </w:tabs>
        <w:spacing w:line="276" w:lineRule="auto"/>
        <w:ind w:left="426" w:right="284" w:firstLine="0"/>
        <w:rPr>
          <w:rFonts w:ascii="Times New Roman" w:hAnsi="Times New Roman"/>
          <w:bCs/>
          <w:sz w:val="28"/>
          <w:szCs w:val="28"/>
        </w:rPr>
      </w:pPr>
      <w:r w:rsidRPr="0006096B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="00084C8C">
        <w:rPr>
          <w:rFonts w:ascii="Times New Roman" w:hAnsi="Times New Roman"/>
          <w:bCs/>
          <w:color w:val="000000"/>
          <w:sz w:val="28"/>
          <w:szCs w:val="28"/>
        </w:rPr>
        <w:t xml:space="preserve">сформирован </w:t>
      </w:r>
      <w:r w:rsidR="0057207A" w:rsidRPr="0006096B">
        <w:rPr>
          <w:rFonts w:ascii="Times New Roman" w:hAnsi="Times New Roman"/>
          <w:bCs/>
          <w:color w:val="000000"/>
          <w:sz w:val="28"/>
          <w:szCs w:val="28"/>
        </w:rPr>
        <w:t>земельн</w:t>
      </w:r>
      <w:r w:rsidR="0057207A">
        <w:rPr>
          <w:rFonts w:ascii="Times New Roman" w:hAnsi="Times New Roman"/>
          <w:bCs/>
          <w:color w:val="000000"/>
          <w:sz w:val="28"/>
          <w:szCs w:val="28"/>
        </w:rPr>
        <w:t xml:space="preserve">ый участок ЗУ1 методом </w:t>
      </w:r>
      <w:r w:rsidR="00084C8C">
        <w:rPr>
          <w:rFonts w:ascii="Times New Roman" w:hAnsi="Times New Roman"/>
          <w:bCs/>
          <w:color w:val="000000"/>
          <w:sz w:val="28"/>
          <w:szCs w:val="28"/>
        </w:rPr>
        <w:t>перераспределени</w:t>
      </w:r>
      <w:r w:rsidR="0057207A">
        <w:rPr>
          <w:rFonts w:ascii="Times New Roman" w:hAnsi="Times New Roman"/>
          <w:bCs/>
          <w:color w:val="000000"/>
          <w:sz w:val="28"/>
          <w:szCs w:val="28"/>
        </w:rPr>
        <w:t>я.</w:t>
      </w:r>
      <w:r w:rsidR="00084C8C" w:rsidRPr="00B23286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57207A">
        <w:rPr>
          <w:rFonts w:ascii="Times New Roman" w:hAnsi="Times New Roman"/>
          <w:bCs/>
          <w:color w:val="000000"/>
          <w:sz w:val="28"/>
          <w:szCs w:val="28"/>
        </w:rPr>
        <w:t>О</w:t>
      </w:r>
      <w:r w:rsidR="00084C8C" w:rsidRPr="00B23286">
        <w:rPr>
          <w:rFonts w:ascii="Times New Roman" w:hAnsi="Times New Roman"/>
          <w:bCs/>
          <w:color w:val="000000"/>
          <w:sz w:val="28"/>
          <w:szCs w:val="28"/>
        </w:rPr>
        <w:t>бщая площадь образованного участка</w:t>
      </w:r>
      <w:r w:rsidR="00580F10" w:rsidRPr="00B23286">
        <w:rPr>
          <w:rFonts w:ascii="Times New Roman" w:hAnsi="Times New Roman"/>
          <w:bCs/>
          <w:color w:val="000000"/>
          <w:sz w:val="28"/>
          <w:szCs w:val="28"/>
        </w:rPr>
        <w:t xml:space="preserve"> в случае объединения существующего</w:t>
      </w:r>
      <w:r w:rsidR="002145D2" w:rsidRPr="00B23286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57207A">
        <w:rPr>
          <w:rFonts w:ascii="Times New Roman" w:hAnsi="Times New Roman"/>
          <w:bCs/>
          <w:color w:val="000000"/>
          <w:sz w:val="28"/>
          <w:szCs w:val="28"/>
        </w:rPr>
        <w:t xml:space="preserve">земельного участка с кадастровым номером 34:03:150001:455 </w:t>
      </w:r>
      <w:r w:rsidR="006C532F" w:rsidRPr="00B23286">
        <w:rPr>
          <w:rFonts w:ascii="Times New Roman" w:hAnsi="Times New Roman"/>
          <w:bCs/>
          <w:color w:val="000000"/>
          <w:sz w:val="28"/>
          <w:szCs w:val="28"/>
        </w:rPr>
        <w:t xml:space="preserve">площадью </w:t>
      </w:r>
      <w:r w:rsidR="0057207A">
        <w:rPr>
          <w:rFonts w:ascii="Times New Roman" w:hAnsi="Times New Roman"/>
          <w:bCs/>
          <w:color w:val="000000"/>
          <w:sz w:val="28"/>
          <w:szCs w:val="28"/>
        </w:rPr>
        <w:t>3280</w:t>
      </w:r>
      <w:r w:rsidR="006C532F" w:rsidRPr="00B23286">
        <w:rPr>
          <w:rFonts w:ascii="Times New Roman" w:hAnsi="Times New Roman"/>
          <w:bCs/>
          <w:color w:val="000000"/>
          <w:sz w:val="28"/>
          <w:szCs w:val="28"/>
        </w:rPr>
        <w:t xml:space="preserve"> кв.м. </w:t>
      </w:r>
      <w:r w:rsidR="00580F10" w:rsidRPr="00B23286">
        <w:rPr>
          <w:rFonts w:ascii="Times New Roman" w:hAnsi="Times New Roman"/>
          <w:bCs/>
          <w:color w:val="000000"/>
          <w:sz w:val="28"/>
          <w:szCs w:val="28"/>
        </w:rPr>
        <w:t>и перераспределяемого участков</w:t>
      </w:r>
      <w:r w:rsidR="00084C8C" w:rsidRPr="00B23286">
        <w:rPr>
          <w:rFonts w:ascii="Times New Roman" w:hAnsi="Times New Roman"/>
          <w:bCs/>
          <w:color w:val="000000"/>
          <w:sz w:val="28"/>
          <w:szCs w:val="28"/>
        </w:rPr>
        <w:t xml:space="preserve"> – </w:t>
      </w:r>
      <w:r w:rsidR="0057207A" w:rsidRPr="00D76F9F">
        <w:rPr>
          <w:rFonts w:ascii="Times New Roman" w:hAnsi="Times New Roman"/>
          <w:bCs/>
          <w:sz w:val="28"/>
          <w:szCs w:val="28"/>
        </w:rPr>
        <w:t>7963,0</w:t>
      </w:r>
      <w:r w:rsidR="00084C8C" w:rsidRPr="00D76F9F">
        <w:rPr>
          <w:rFonts w:ascii="Times New Roman" w:hAnsi="Times New Roman"/>
          <w:bCs/>
          <w:sz w:val="28"/>
          <w:szCs w:val="28"/>
        </w:rPr>
        <w:t xml:space="preserve"> кв.м.</w:t>
      </w:r>
      <w:r w:rsidR="00F26BBF" w:rsidRPr="00D76F9F">
        <w:rPr>
          <w:rFonts w:ascii="Times New Roman" w:hAnsi="Times New Roman"/>
          <w:bCs/>
          <w:sz w:val="28"/>
          <w:szCs w:val="28"/>
        </w:rPr>
        <w:t xml:space="preserve">; </w:t>
      </w:r>
    </w:p>
    <w:p w14:paraId="799AAC3C" w14:textId="10B0C22C" w:rsidR="00FA0185" w:rsidRPr="00D76F9F" w:rsidRDefault="0057207A" w:rsidP="006C532F">
      <w:pPr>
        <w:pStyle w:val="ac"/>
        <w:tabs>
          <w:tab w:val="left" w:pos="9923"/>
        </w:tabs>
        <w:spacing w:line="276" w:lineRule="auto"/>
        <w:ind w:left="426" w:right="284" w:firstLine="0"/>
        <w:rPr>
          <w:rFonts w:ascii="Times New Roman" w:hAnsi="Times New Roman"/>
          <w:bCs/>
          <w:sz w:val="28"/>
          <w:szCs w:val="28"/>
        </w:rPr>
      </w:pPr>
      <w:r w:rsidRPr="00D76F9F">
        <w:rPr>
          <w:rFonts w:ascii="Times New Roman" w:hAnsi="Times New Roman"/>
          <w:bCs/>
          <w:sz w:val="28"/>
          <w:szCs w:val="28"/>
        </w:rPr>
        <w:t xml:space="preserve">- </w:t>
      </w:r>
      <w:r w:rsidR="00F26BBF" w:rsidRPr="00D76F9F">
        <w:rPr>
          <w:rFonts w:ascii="Times New Roman" w:hAnsi="Times New Roman"/>
          <w:bCs/>
          <w:sz w:val="28"/>
          <w:szCs w:val="28"/>
        </w:rPr>
        <w:t xml:space="preserve">сформирован </w:t>
      </w:r>
      <w:r w:rsidRPr="00D76F9F">
        <w:rPr>
          <w:rFonts w:ascii="Times New Roman" w:hAnsi="Times New Roman"/>
          <w:bCs/>
          <w:sz w:val="28"/>
          <w:szCs w:val="28"/>
        </w:rPr>
        <w:t xml:space="preserve">земельный участок ЗУ2 методом перераспределения. Общая площадь образованного участка в случае объединения существующего земельного участка с кадастровым номером 34:03:150001:1246 площадью </w:t>
      </w:r>
      <w:r w:rsidR="000338E4" w:rsidRPr="00D76F9F">
        <w:rPr>
          <w:rFonts w:ascii="Times New Roman" w:hAnsi="Times New Roman"/>
          <w:bCs/>
          <w:sz w:val="28"/>
          <w:szCs w:val="28"/>
        </w:rPr>
        <w:t>4087</w:t>
      </w:r>
      <w:r w:rsidRPr="00D76F9F">
        <w:rPr>
          <w:rFonts w:ascii="Times New Roman" w:hAnsi="Times New Roman"/>
          <w:bCs/>
          <w:sz w:val="28"/>
          <w:szCs w:val="28"/>
        </w:rPr>
        <w:t xml:space="preserve"> кв.м. и перераспределяемого участков – 7</w:t>
      </w:r>
      <w:r w:rsidR="000338E4" w:rsidRPr="00D76F9F">
        <w:rPr>
          <w:rFonts w:ascii="Times New Roman" w:hAnsi="Times New Roman"/>
          <w:bCs/>
          <w:sz w:val="28"/>
          <w:szCs w:val="28"/>
        </w:rPr>
        <w:t>419</w:t>
      </w:r>
      <w:r w:rsidRPr="00D76F9F">
        <w:rPr>
          <w:rFonts w:ascii="Times New Roman" w:hAnsi="Times New Roman"/>
          <w:bCs/>
          <w:sz w:val="28"/>
          <w:szCs w:val="28"/>
        </w:rPr>
        <w:t>,0 кв.м.;</w:t>
      </w:r>
    </w:p>
    <w:p w14:paraId="34DBF2CF" w14:textId="4C973426" w:rsidR="000338E4" w:rsidRDefault="000338E4" w:rsidP="000338E4">
      <w:pPr>
        <w:pStyle w:val="ac"/>
        <w:tabs>
          <w:tab w:val="left" w:pos="9923"/>
        </w:tabs>
        <w:spacing w:line="276" w:lineRule="auto"/>
        <w:ind w:left="426" w:right="284" w:firstLine="0"/>
        <w:rPr>
          <w:rFonts w:ascii="Times New Roman" w:hAnsi="Times New Roman"/>
          <w:bCs/>
          <w:color w:val="000000"/>
          <w:sz w:val="28"/>
          <w:szCs w:val="28"/>
        </w:rPr>
      </w:pPr>
      <w:r w:rsidRPr="00D76F9F">
        <w:rPr>
          <w:rFonts w:ascii="Times New Roman" w:hAnsi="Times New Roman"/>
          <w:bCs/>
          <w:sz w:val="28"/>
          <w:szCs w:val="28"/>
        </w:rPr>
        <w:t>- сформированы земельные участки ЗУ3 и ЗУ4 методом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перераспределения.</w:t>
      </w:r>
      <w:r w:rsidRPr="00B23286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Земельный участок с кадастровым номером 34:03:150001:1255 </w:t>
      </w:r>
      <w:r w:rsidRPr="00B23286">
        <w:rPr>
          <w:rFonts w:ascii="Times New Roman" w:hAnsi="Times New Roman"/>
          <w:bCs/>
          <w:color w:val="000000"/>
          <w:sz w:val="28"/>
          <w:szCs w:val="28"/>
        </w:rPr>
        <w:t xml:space="preserve">площадью </w:t>
      </w:r>
      <w:r>
        <w:rPr>
          <w:rFonts w:ascii="Times New Roman" w:hAnsi="Times New Roman"/>
          <w:bCs/>
          <w:color w:val="000000"/>
          <w:sz w:val="28"/>
          <w:szCs w:val="28"/>
        </w:rPr>
        <w:t>27765,0</w:t>
      </w:r>
      <w:r w:rsidRPr="00B23286">
        <w:rPr>
          <w:rFonts w:ascii="Times New Roman" w:hAnsi="Times New Roman"/>
          <w:bCs/>
          <w:color w:val="000000"/>
          <w:sz w:val="28"/>
          <w:szCs w:val="28"/>
        </w:rPr>
        <w:t xml:space="preserve"> кв.м. </w:t>
      </w:r>
      <w:r>
        <w:rPr>
          <w:rFonts w:ascii="Times New Roman" w:hAnsi="Times New Roman"/>
          <w:bCs/>
          <w:color w:val="000000"/>
          <w:sz w:val="28"/>
          <w:szCs w:val="28"/>
        </w:rPr>
        <w:t>перераспределен на два самостоятельных участка. Площадь земельного участка ЗУ 3 – 9600 кв.м., площадь земельного участка ЗУ 4 – 15018 кв.м.</w:t>
      </w:r>
    </w:p>
    <w:p w14:paraId="3547E274" w14:textId="77777777" w:rsidR="00AF3143" w:rsidRPr="005B673B" w:rsidRDefault="00AF3143" w:rsidP="00077D4D">
      <w:pPr>
        <w:pStyle w:val="ac"/>
        <w:tabs>
          <w:tab w:val="left" w:pos="9923"/>
        </w:tabs>
        <w:spacing w:line="276" w:lineRule="auto"/>
        <w:ind w:left="426" w:right="284" w:firstLine="709"/>
        <w:rPr>
          <w:rFonts w:ascii="Times New Roman" w:hAnsi="Times New Roman"/>
          <w:bCs/>
          <w:color w:val="FF0000"/>
          <w:sz w:val="28"/>
          <w:szCs w:val="28"/>
        </w:rPr>
      </w:pPr>
    </w:p>
    <w:p w14:paraId="21C759A7" w14:textId="77777777" w:rsidR="00FA0185" w:rsidRDefault="00FA0185" w:rsidP="00077D4D">
      <w:pPr>
        <w:pStyle w:val="ac"/>
        <w:tabs>
          <w:tab w:val="left" w:pos="9923"/>
        </w:tabs>
        <w:spacing w:line="288" w:lineRule="auto"/>
        <w:ind w:left="426" w:right="284" w:firstLine="709"/>
        <w:rPr>
          <w:rFonts w:ascii="Times New Roman" w:hAnsi="Times New Roman"/>
          <w:b/>
          <w:bCs/>
          <w:sz w:val="28"/>
          <w:szCs w:val="28"/>
        </w:rPr>
      </w:pPr>
      <w:r w:rsidRPr="005B673B">
        <w:rPr>
          <w:rFonts w:ascii="Times New Roman" w:hAnsi="Times New Roman"/>
          <w:b/>
          <w:bCs/>
          <w:sz w:val="28"/>
          <w:szCs w:val="28"/>
        </w:rPr>
        <w:t>Характеристика и параметры развития планируемой си</w:t>
      </w:r>
      <w:r>
        <w:rPr>
          <w:rFonts w:ascii="Times New Roman" w:hAnsi="Times New Roman"/>
          <w:b/>
          <w:bCs/>
          <w:sz w:val="28"/>
          <w:szCs w:val="28"/>
        </w:rPr>
        <w:t>стемы социального обслуживания.</w:t>
      </w:r>
    </w:p>
    <w:p w14:paraId="77C72984" w14:textId="77777777" w:rsidR="0006096B" w:rsidRDefault="0006096B" w:rsidP="00077D4D">
      <w:pPr>
        <w:pStyle w:val="ac"/>
        <w:tabs>
          <w:tab w:val="left" w:pos="9923"/>
        </w:tabs>
        <w:spacing w:line="288" w:lineRule="auto"/>
        <w:ind w:left="426" w:right="284" w:firstLine="709"/>
        <w:rPr>
          <w:rFonts w:ascii="Times New Roman" w:hAnsi="Times New Roman"/>
          <w:b/>
          <w:bCs/>
          <w:sz w:val="28"/>
          <w:szCs w:val="28"/>
        </w:rPr>
      </w:pPr>
    </w:p>
    <w:p w14:paraId="2E90A298" w14:textId="77777777" w:rsidR="00FA0185" w:rsidRDefault="00FA0185" w:rsidP="00077D4D">
      <w:pPr>
        <w:pStyle w:val="ac"/>
        <w:tabs>
          <w:tab w:val="left" w:pos="9923"/>
        </w:tabs>
        <w:spacing w:line="276" w:lineRule="auto"/>
        <w:ind w:left="426" w:right="284" w:firstLine="709"/>
        <w:rPr>
          <w:rFonts w:ascii="Times New Roman" w:hAnsi="Times New Roman"/>
          <w:bCs/>
          <w:sz w:val="28"/>
          <w:szCs w:val="28"/>
        </w:rPr>
      </w:pPr>
      <w:r w:rsidRPr="005B673B">
        <w:rPr>
          <w:rFonts w:ascii="Times New Roman" w:hAnsi="Times New Roman"/>
          <w:bCs/>
          <w:sz w:val="28"/>
          <w:szCs w:val="28"/>
        </w:rPr>
        <w:t xml:space="preserve">Предусматриваются мероприятия по созданию доступной среды для инвалидов и других </w:t>
      </w:r>
      <w:r>
        <w:rPr>
          <w:rFonts w:ascii="Times New Roman" w:hAnsi="Times New Roman"/>
          <w:bCs/>
          <w:sz w:val="28"/>
          <w:szCs w:val="28"/>
        </w:rPr>
        <w:t>маломобильных групп населения.</w:t>
      </w:r>
    </w:p>
    <w:p w14:paraId="7DBA5B96" w14:textId="77777777" w:rsidR="008D1543" w:rsidRPr="00BE247F" w:rsidRDefault="008D1543" w:rsidP="00077D4D">
      <w:pPr>
        <w:pStyle w:val="ac"/>
        <w:tabs>
          <w:tab w:val="left" w:pos="9923"/>
        </w:tabs>
        <w:spacing w:line="276" w:lineRule="auto"/>
        <w:ind w:left="426" w:right="284" w:firstLine="0"/>
        <w:rPr>
          <w:rFonts w:ascii="Times New Roman" w:hAnsi="Times New Roman"/>
          <w:bCs/>
          <w:sz w:val="18"/>
          <w:szCs w:val="18"/>
        </w:rPr>
      </w:pPr>
    </w:p>
    <w:p w14:paraId="7158766F" w14:textId="091642F1" w:rsidR="00FA0185" w:rsidRDefault="00FA0185" w:rsidP="00077D4D">
      <w:pPr>
        <w:pStyle w:val="ac"/>
        <w:tabs>
          <w:tab w:val="left" w:pos="9923"/>
        </w:tabs>
        <w:spacing w:line="276" w:lineRule="auto"/>
        <w:ind w:left="426" w:right="284" w:firstLine="709"/>
        <w:rPr>
          <w:rFonts w:ascii="Times New Roman" w:hAnsi="Times New Roman"/>
          <w:b/>
          <w:bCs/>
          <w:sz w:val="28"/>
          <w:szCs w:val="28"/>
        </w:rPr>
      </w:pPr>
      <w:r w:rsidRPr="005B673B">
        <w:rPr>
          <w:rFonts w:ascii="Times New Roman" w:hAnsi="Times New Roman"/>
          <w:b/>
          <w:bCs/>
          <w:sz w:val="28"/>
          <w:szCs w:val="28"/>
        </w:rPr>
        <w:t>Характеристика и параметры развития планируемой системы транспортного обслуживания</w:t>
      </w:r>
    </w:p>
    <w:p w14:paraId="3612BF57" w14:textId="77777777" w:rsidR="00EB0B16" w:rsidRDefault="00EB0B16" w:rsidP="00077D4D">
      <w:pPr>
        <w:pStyle w:val="ac"/>
        <w:tabs>
          <w:tab w:val="left" w:pos="9923"/>
        </w:tabs>
        <w:spacing w:line="276" w:lineRule="auto"/>
        <w:ind w:left="426" w:right="284" w:firstLine="709"/>
        <w:rPr>
          <w:rFonts w:ascii="Times New Roman" w:hAnsi="Times New Roman"/>
          <w:bCs/>
          <w:sz w:val="28"/>
          <w:szCs w:val="28"/>
        </w:rPr>
      </w:pPr>
    </w:p>
    <w:p w14:paraId="12954D4E" w14:textId="77777777" w:rsidR="00590D4A" w:rsidRPr="00590D4A" w:rsidRDefault="00590D4A" w:rsidP="00590D4A">
      <w:pPr>
        <w:pStyle w:val="ac"/>
        <w:tabs>
          <w:tab w:val="left" w:pos="9923"/>
        </w:tabs>
        <w:spacing w:line="288" w:lineRule="auto"/>
        <w:ind w:left="426" w:right="284" w:firstLine="709"/>
        <w:rPr>
          <w:rFonts w:ascii="Times New Roman" w:hAnsi="Times New Roman"/>
          <w:bCs/>
          <w:sz w:val="28"/>
          <w:szCs w:val="28"/>
        </w:rPr>
      </w:pPr>
      <w:r w:rsidRPr="00590D4A">
        <w:rPr>
          <w:rFonts w:ascii="Times New Roman" w:hAnsi="Times New Roman"/>
          <w:bCs/>
          <w:sz w:val="28"/>
          <w:szCs w:val="28"/>
        </w:rPr>
        <w:t xml:space="preserve">Система транспортного обеспечения проектируемой территории решена в увязке с существующими улицами. </w:t>
      </w:r>
    </w:p>
    <w:p w14:paraId="04C35C71" w14:textId="1502FD74" w:rsidR="00590D4A" w:rsidRPr="00590D4A" w:rsidRDefault="00590D4A" w:rsidP="00590D4A">
      <w:pPr>
        <w:pStyle w:val="ac"/>
        <w:tabs>
          <w:tab w:val="left" w:pos="9923"/>
        </w:tabs>
        <w:spacing w:line="288" w:lineRule="auto"/>
        <w:ind w:left="426" w:right="284" w:firstLine="709"/>
        <w:rPr>
          <w:rFonts w:ascii="Times New Roman" w:hAnsi="Times New Roman"/>
          <w:bCs/>
          <w:sz w:val="28"/>
          <w:szCs w:val="28"/>
        </w:rPr>
      </w:pPr>
      <w:r w:rsidRPr="00590D4A">
        <w:rPr>
          <w:rFonts w:ascii="Times New Roman" w:hAnsi="Times New Roman"/>
          <w:bCs/>
          <w:sz w:val="28"/>
          <w:szCs w:val="28"/>
        </w:rPr>
        <w:lastRenderedPageBreak/>
        <w:t xml:space="preserve">Зоны размещаемого объекта композиционно и </w:t>
      </w:r>
      <w:proofErr w:type="spellStart"/>
      <w:r w:rsidRPr="00590D4A">
        <w:rPr>
          <w:rFonts w:ascii="Times New Roman" w:hAnsi="Times New Roman"/>
          <w:bCs/>
          <w:sz w:val="28"/>
          <w:szCs w:val="28"/>
        </w:rPr>
        <w:t>планировочно</w:t>
      </w:r>
      <w:proofErr w:type="spellEnd"/>
      <w:r w:rsidRPr="00590D4A">
        <w:rPr>
          <w:rFonts w:ascii="Times New Roman" w:hAnsi="Times New Roman"/>
          <w:bCs/>
          <w:sz w:val="28"/>
          <w:szCs w:val="28"/>
        </w:rPr>
        <w:t xml:space="preserve"> увязаны между</w:t>
      </w:r>
      <w:r w:rsidR="00CF7856">
        <w:rPr>
          <w:rFonts w:ascii="Times New Roman" w:hAnsi="Times New Roman"/>
          <w:bCs/>
          <w:sz w:val="28"/>
          <w:szCs w:val="28"/>
        </w:rPr>
        <w:t xml:space="preserve"> собой и при дальнейшем проекти</w:t>
      </w:r>
      <w:bookmarkStart w:id="5" w:name="_GoBack"/>
      <w:bookmarkEnd w:id="5"/>
      <w:r w:rsidRPr="00590D4A">
        <w:rPr>
          <w:rFonts w:ascii="Times New Roman" w:hAnsi="Times New Roman"/>
          <w:bCs/>
          <w:sz w:val="28"/>
          <w:szCs w:val="28"/>
        </w:rPr>
        <w:t>ровании должны быть сохранены в единой концепции.</w:t>
      </w:r>
    </w:p>
    <w:p w14:paraId="7C52FAC7" w14:textId="55BE09E1" w:rsidR="00FA0185" w:rsidRDefault="00590D4A" w:rsidP="00590D4A">
      <w:pPr>
        <w:pStyle w:val="ac"/>
        <w:tabs>
          <w:tab w:val="left" w:pos="9923"/>
        </w:tabs>
        <w:spacing w:line="288" w:lineRule="auto"/>
        <w:ind w:left="426" w:right="284" w:firstLine="709"/>
        <w:rPr>
          <w:rFonts w:ascii="Times New Roman" w:hAnsi="Times New Roman"/>
          <w:bCs/>
          <w:sz w:val="28"/>
          <w:szCs w:val="28"/>
        </w:rPr>
      </w:pPr>
      <w:r w:rsidRPr="00590D4A">
        <w:rPr>
          <w:rFonts w:ascii="Times New Roman" w:hAnsi="Times New Roman"/>
          <w:bCs/>
          <w:sz w:val="28"/>
          <w:szCs w:val="28"/>
        </w:rPr>
        <w:t xml:space="preserve">        При разработке проектов озеленения  и  благоустройства должен быть разработан единый проект с учетом комплексного озеленения и благоустройства малых форм и тротуарных покрытий.        </w:t>
      </w:r>
    </w:p>
    <w:p w14:paraId="3D72FAA6" w14:textId="77777777" w:rsidR="00590D4A" w:rsidRPr="00BE247F" w:rsidRDefault="00590D4A" w:rsidP="00590D4A">
      <w:pPr>
        <w:pStyle w:val="ac"/>
        <w:tabs>
          <w:tab w:val="left" w:pos="9923"/>
        </w:tabs>
        <w:spacing w:line="288" w:lineRule="auto"/>
        <w:ind w:left="426" w:right="284" w:firstLine="709"/>
        <w:rPr>
          <w:rFonts w:ascii="Times New Roman" w:hAnsi="Times New Roman"/>
          <w:bCs/>
          <w:sz w:val="16"/>
          <w:szCs w:val="16"/>
        </w:rPr>
      </w:pPr>
    </w:p>
    <w:p w14:paraId="166B901E" w14:textId="515652C4" w:rsidR="00FA0185" w:rsidRDefault="00FA0185" w:rsidP="00077D4D">
      <w:pPr>
        <w:pStyle w:val="ac"/>
        <w:tabs>
          <w:tab w:val="left" w:pos="9923"/>
        </w:tabs>
        <w:spacing w:line="288" w:lineRule="auto"/>
        <w:ind w:left="426" w:right="284" w:firstLine="709"/>
        <w:rPr>
          <w:rFonts w:ascii="Times New Roman" w:hAnsi="Times New Roman"/>
          <w:b/>
          <w:bCs/>
          <w:sz w:val="28"/>
          <w:szCs w:val="28"/>
        </w:rPr>
      </w:pPr>
      <w:r w:rsidRPr="005B673B">
        <w:rPr>
          <w:rFonts w:ascii="Times New Roman" w:hAnsi="Times New Roman"/>
          <w:b/>
          <w:bCs/>
          <w:sz w:val="28"/>
          <w:szCs w:val="28"/>
        </w:rPr>
        <w:t>Характеристика и параметры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B673B">
        <w:rPr>
          <w:rFonts w:ascii="Times New Roman" w:hAnsi="Times New Roman"/>
          <w:b/>
          <w:bCs/>
          <w:sz w:val="28"/>
          <w:szCs w:val="28"/>
        </w:rPr>
        <w:t>развития планируемых систем инженерно-технического обеспечения</w:t>
      </w:r>
    </w:p>
    <w:p w14:paraId="37849110" w14:textId="77777777" w:rsidR="008605F0" w:rsidRPr="00BE247F" w:rsidRDefault="008605F0" w:rsidP="00077D4D">
      <w:pPr>
        <w:pStyle w:val="ac"/>
        <w:tabs>
          <w:tab w:val="left" w:pos="9923"/>
        </w:tabs>
        <w:spacing w:line="288" w:lineRule="auto"/>
        <w:ind w:left="426" w:right="284" w:firstLine="709"/>
        <w:rPr>
          <w:rFonts w:ascii="Times New Roman" w:hAnsi="Times New Roman"/>
          <w:bCs/>
          <w:sz w:val="16"/>
          <w:szCs w:val="16"/>
        </w:rPr>
      </w:pPr>
    </w:p>
    <w:p w14:paraId="73BDD532" w14:textId="28516137" w:rsidR="008D1543" w:rsidRPr="008D1543" w:rsidRDefault="000C67E1" w:rsidP="00077D4D">
      <w:pPr>
        <w:pStyle w:val="ac"/>
        <w:tabs>
          <w:tab w:val="left" w:pos="9923"/>
        </w:tabs>
        <w:spacing w:line="288" w:lineRule="auto"/>
        <w:ind w:left="426" w:right="284"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 п</w:t>
      </w:r>
      <w:r w:rsidR="008605F0">
        <w:rPr>
          <w:rFonts w:ascii="Times New Roman" w:hAnsi="Times New Roman"/>
          <w:bCs/>
          <w:sz w:val="28"/>
          <w:szCs w:val="28"/>
        </w:rPr>
        <w:t>ланируем</w:t>
      </w:r>
      <w:r>
        <w:rPr>
          <w:rFonts w:ascii="Times New Roman" w:hAnsi="Times New Roman"/>
          <w:bCs/>
          <w:sz w:val="28"/>
          <w:szCs w:val="28"/>
        </w:rPr>
        <w:t>о</w:t>
      </w:r>
      <w:r w:rsidR="00590D4A">
        <w:rPr>
          <w:rFonts w:ascii="Times New Roman" w:hAnsi="Times New Roman"/>
          <w:bCs/>
          <w:sz w:val="28"/>
          <w:szCs w:val="28"/>
        </w:rPr>
        <w:t>й территории</w:t>
      </w:r>
      <w:r w:rsidR="008605F0">
        <w:rPr>
          <w:rFonts w:ascii="Times New Roman" w:hAnsi="Times New Roman"/>
          <w:bCs/>
          <w:sz w:val="28"/>
          <w:szCs w:val="28"/>
        </w:rPr>
        <w:t xml:space="preserve"> расположен</w:t>
      </w:r>
      <w:r>
        <w:rPr>
          <w:rFonts w:ascii="Times New Roman" w:hAnsi="Times New Roman"/>
          <w:bCs/>
          <w:sz w:val="28"/>
          <w:szCs w:val="28"/>
        </w:rPr>
        <w:t>ы</w:t>
      </w:r>
      <w:r w:rsidR="008605F0">
        <w:rPr>
          <w:rFonts w:ascii="Times New Roman" w:hAnsi="Times New Roman"/>
          <w:bCs/>
          <w:sz w:val="28"/>
          <w:szCs w:val="28"/>
        </w:rPr>
        <w:t xml:space="preserve"> сет</w:t>
      </w:r>
      <w:r>
        <w:rPr>
          <w:rFonts w:ascii="Times New Roman" w:hAnsi="Times New Roman"/>
          <w:bCs/>
          <w:sz w:val="28"/>
          <w:szCs w:val="28"/>
        </w:rPr>
        <w:t xml:space="preserve">и </w:t>
      </w:r>
      <w:r w:rsidR="008605F0">
        <w:rPr>
          <w:rFonts w:ascii="Times New Roman" w:hAnsi="Times New Roman"/>
          <w:bCs/>
          <w:sz w:val="28"/>
          <w:szCs w:val="28"/>
        </w:rPr>
        <w:t xml:space="preserve">инженерного  обеспечения. </w:t>
      </w:r>
    </w:p>
    <w:p w14:paraId="54A8DCD1" w14:textId="77777777" w:rsidR="00FA0185" w:rsidRPr="00BE247F" w:rsidRDefault="00FA0185" w:rsidP="00FA0185">
      <w:pPr>
        <w:pStyle w:val="ac"/>
        <w:spacing w:line="288" w:lineRule="auto"/>
        <w:ind w:left="601" w:right="459" w:firstLine="709"/>
        <w:rPr>
          <w:rFonts w:ascii="Times New Roman" w:hAnsi="Times New Roman"/>
          <w:sz w:val="20"/>
        </w:rPr>
      </w:pPr>
    </w:p>
    <w:p w14:paraId="6D2C2F4A" w14:textId="77777777" w:rsidR="00FA0185" w:rsidRDefault="00FA0185" w:rsidP="00FA0185">
      <w:pPr>
        <w:pStyle w:val="ac"/>
        <w:spacing w:line="288" w:lineRule="auto"/>
        <w:ind w:right="45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 w:rsidRPr="005B673B">
        <w:rPr>
          <w:rFonts w:ascii="Times New Roman" w:hAnsi="Times New Roman"/>
          <w:b/>
          <w:sz w:val="28"/>
          <w:szCs w:val="28"/>
        </w:rPr>
        <w:t>Инженерная подготовка территории.</w:t>
      </w:r>
    </w:p>
    <w:p w14:paraId="531F2344" w14:textId="77777777" w:rsidR="008605F0" w:rsidRPr="00BE247F" w:rsidRDefault="008605F0" w:rsidP="00FA0185">
      <w:pPr>
        <w:pStyle w:val="ac"/>
        <w:spacing w:line="288" w:lineRule="auto"/>
        <w:ind w:right="459"/>
        <w:rPr>
          <w:rFonts w:ascii="Times New Roman" w:hAnsi="Times New Roman"/>
          <w:b/>
          <w:bCs/>
          <w:szCs w:val="24"/>
        </w:rPr>
      </w:pPr>
    </w:p>
    <w:p w14:paraId="6C98CB6E" w14:textId="2D2E76B4" w:rsidR="00FA0185" w:rsidRPr="005B673B" w:rsidRDefault="00FA0185" w:rsidP="00FA0185">
      <w:pPr>
        <w:pStyle w:val="ac"/>
        <w:spacing w:line="288" w:lineRule="auto"/>
        <w:ind w:left="601" w:right="459" w:firstLine="709"/>
        <w:rPr>
          <w:rFonts w:ascii="Times New Roman" w:hAnsi="Times New Roman"/>
          <w:bCs/>
          <w:sz w:val="28"/>
          <w:szCs w:val="28"/>
        </w:rPr>
      </w:pPr>
      <w:r w:rsidRPr="005B673B">
        <w:rPr>
          <w:rFonts w:ascii="Times New Roman" w:hAnsi="Times New Roman"/>
          <w:bCs/>
          <w:sz w:val="28"/>
          <w:szCs w:val="28"/>
        </w:rPr>
        <w:t>В целях защиты окружающей среды и подземных вод предусматриваются следующие мероприятия:</w:t>
      </w:r>
    </w:p>
    <w:p w14:paraId="3CC13219" w14:textId="77777777" w:rsidR="00FA0185" w:rsidRPr="005B673B" w:rsidRDefault="00FA0185" w:rsidP="00FA0185">
      <w:pPr>
        <w:pStyle w:val="ac"/>
        <w:spacing w:line="288" w:lineRule="auto"/>
        <w:ind w:left="601" w:right="459" w:firstLine="709"/>
        <w:rPr>
          <w:rFonts w:ascii="Times New Roman" w:hAnsi="Times New Roman"/>
          <w:bCs/>
          <w:sz w:val="28"/>
          <w:szCs w:val="28"/>
        </w:rPr>
      </w:pPr>
      <w:r w:rsidRPr="005B673B">
        <w:rPr>
          <w:rFonts w:ascii="Times New Roman" w:hAnsi="Times New Roman"/>
          <w:bCs/>
          <w:sz w:val="28"/>
          <w:szCs w:val="28"/>
        </w:rPr>
        <w:t>- комплексное благоустройство планируемой территории;</w:t>
      </w:r>
    </w:p>
    <w:p w14:paraId="5AABBBBA" w14:textId="39184717" w:rsidR="00FA0185" w:rsidRDefault="006A60B6" w:rsidP="00FA0185">
      <w:pPr>
        <w:pStyle w:val="ac"/>
        <w:spacing w:line="288" w:lineRule="auto"/>
        <w:ind w:left="601" w:right="459"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1312" behindDoc="0" locked="1" layoutInCell="1" allowOverlap="1" wp14:anchorId="5A903E9E" wp14:editId="419981E0">
                <wp:simplePos x="0" y="0"/>
                <wp:positionH relativeFrom="page">
                  <wp:posOffset>781050</wp:posOffset>
                </wp:positionH>
                <wp:positionV relativeFrom="page">
                  <wp:posOffset>210820</wp:posOffset>
                </wp:positionV>
                <wp:extent cx="6544945" cy="10094595"/>
                <wp:effectExtent l="0" t="0" r="8255" b="190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44945" cy="10094595"/>
                          <a:chOff x="0" y="0"/>
                          <a:chExt cx="20000" cy="20000"/>
                        </a:xfrm>
                      </wpg:grpSpPr>
                      <wps:wsp>
                        <wps:cNvPr id="2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1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2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3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4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5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6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7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8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9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0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E867FCC" w14:textId="77777777" w:rsidR="0057207A" w:rsidRPr="00542326" w:rsidRDefault="0057207A" w:rsidP="001F21EA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1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8E1856F" w14:textId="77777777" w:rsidR="0057207A" w:rsidRPr="00EB45AA" w:rsidRDefault="0057207A" w:rsidP="001F21EA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2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EC8C260" w14:textId="77777777" w:rsidR="0057207A" w:rsidRPr="00EB45AA" w:rsidRDefault="0057207A" w:rsidP="001F21EA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3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6D5A88D" w14:textId="77777777" w:rsidR="0057207A" w:rsidRPr="00EB45AA" w:rsidRDefault="0057207A" w:rsidP="001F21EA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4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DB01499" w14:textId="77777777" w:rsidR="0057207A" w:rsidRPr="00EB45AA" w:rsidRDefault="0057207A" w:rsidP="001F21EA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5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712F039" w14:textId="77777777" w:rsidR="0057207A" w:rsidRPr="00EB45AA" w:rsidRDefault="0057207A" w:rsidP="001F21EA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C968ED9" w14:textId="77777777" w:rsidR="0057207A" w:rsidRPr="00542326" w:rsidRDefault="0057207A" w:rsidP="001F21EA">
                              <w:pPr>
                                <w:jc w:val="center"/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7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6F31A5C" w14:textId="77777777" w:rsidR="0057207A" w:rsidRPr="00FE178E" w:rsidRDefault="0057207A" w:rsidP="001F21EA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ППТ ОЧ</w:t>
                              </w:r>
                            </w:p>
                            <w:p w14:paraId="17471B42" w14:textId="77777777" w:rsidR="0057207A" w:rsidRPr="00EB45AA" w:rsidRDefault="0057207A" w:rsidP="001F21EA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A903E9E" id="_x0000_s1147" style="position:absolute;left:0;text-align:left;margin-left:61.5pt;margin-top:16.6pt;width:515.35pt;height:794.85pt;z-index:251661312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">
                <v:rect id="Rectangle 2" o:spid="_x0000_s1148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" filled="f" strokeweight="2pt"/>
                <v:line id="Line 3" o:spid="_x0000_s1149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" strokeweight="2pt"/>
                <v:line id="Line 4" o:spid="_x0000_s1150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" strokeweight="2pt"/>
                <v:line id="Line 5" o:spid="_x0000_s1151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" strokeweight="2pt"/>
                <v:line id="Line 6" o:spid="_x0000_s1152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" strokeweight="2pt"/>
                <v:line id="Line 7" o:spid="_x0000_s1153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" strokeweight="2pt"/>
                <v:line id="Line 8" o:spid="_x0000_s1154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" strokeweight="2pt"/>
                <v:line id="Line 9" o:spid="_x0000_s1155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" strokeweight="2pt"/>
                <v:line id="Line 10" o:spid="_x0000_s1156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" strokeweight="1pt"/>
                <v:line id="Line 11" o:spid="_x0000_s1157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" strokeweight="2pt"/>
                <v:line id="Line 12" o:spid="_x0000_s1158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" strokeweight="1pt"/>
                <v:rect id="Rectangle 13" o:spid="_x0000_s1159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" filled="f" stroked="f" strokeweight=".25pt">
                  <v:textbox inset="1pt,1pt,1pt,1pt">
                    <w:txbxContent>
                      <w:p w14:paraId="3E867FCC" w14:textId="77777777" w:rsidR="0057207A" w:rsidRPr="00542326" w:rsidRDefault="0057207A" w:rsidP="001F21EA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160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" filled="f" stroked="f" strokeweight=".25pt">
                  <v:textbox inset="1pt,1pt,1pt,1pt">
                    <w:txbxContent>
                      <w:p w14:paraId="48E1856F" w14:textId="77777777" w:rsidR="0057207A" w:rsidRPr="00EB45AA" w:rsidRDefault="0057207A" w:rsidP="001F21EA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161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" filled="f" stroked="f" strokeweight=".25pt">
                  <v:textbox inset="1pt,1pt,1pt,1pt">
                    <w:txbxContent>
                      <w:p w14:paraId="0EC8C260" w14:textId="77777777" w:rsidR="0057207A" w:rsidRPr="00EB45AA" w:rsidRDefault="0057207A" w:rsidP="001F21EA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162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" filled="f" stroked="f" strokeweight=".25pt">
                  <v:textbox inset="1pt,1pt,1pt,1pt">
                    <w:txbxContent>
                      <w:p w14:paraId="46D5A88D" w14:textId="77777777" w:rsidR="0057207A" w:rsidRPr="00EB45AA" w:rsidRDefault="0057207A" w:rsidP="001F21EA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163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" filled="f" stroked="f" strokeweight=".25pt">
                  <v:textbox inset="1pt,1pt,1pt,1pt">
                    <w:txbxContent>
                      <w:p w14:paraId="0DB01499" w14:textId="77777777" w:rsidR="0057207A" w:rsidRPr="00EB45AA" w:rsidRDefault="0057207A" w:rsidP="001F21EA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164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" filled="f" stroked="f" strokeweight=".25pt">
                  <v:textbox inset="1pt,1pt,1pt,1pt">
                    <w:txbxContent>
                      <w:p w14:paraId="3712F039" w14:textId="77777777" w:rsidR="0057207A" w:rsidRPr="00EB45AA" w:rsidRDefault="0057207A" w:rsidP="001F21EA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165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" filled="f" stroked="f" strokeweight=".25pt">
                  <v:textbox inset="1pt,1pt,1pt,1pt">
                    <w:txbxContent>
                      <w:p w14:paraId="6C968ED9" w14:textId="77777777" w:rsidR="0057207A" w:rsidRPr="00542326" w:rsidRDefault="0057207A" w:rsidP="001F21EA">
                        <w:pPr>
                          <w:jc w:val="center"/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</w:pPr>
                        <w:r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  <w:t>6</w:t>
                        </w:r>
                      </w:p>
                    </w:txbxContent>
                  </v:textbox>
                </v:rect>
                <v:rect id="Rectangle 20" o:spid="_x0000_s1166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" filled="f" stroked="f" strokeweight=".25pt">
                  <v:textbox inset="1pt,1pt,1pt,1pt">
                    <w:txbxContent>
                      <w:p w14:paraId="66F31A5C" w14:textId="77777777" w:rsidR="0057207A" w:rsidRPr="00FE178E" w:rsidRDefault="0057207A" w:rsidP="001F21EA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ППТ ОЧ</w:t>
                        </w:r>
                      </w:p>
                      <w:p w14:paraId="17471B42" w14:textId="77777777" w:rsidR="0057207A" w:rsidRPr="00EB45AA" w:rsidRDefault="0057207A" w:rsidP="001F21EA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FA0185" w:rsidRPr="005B673B">
        <w:rPr>
          <w:rFonts w:ascii="Times New Roman" w:hAnsi="Times New Roman"/>
          <w:bCs/>
          <w:sz w:val="28"/>
          <w:szCs w:val="28"/>
        </w:rPr>
        <w:t xml:space="preserve">- озеленение планируемой территории с посевом многолетних трав, высадкой </w:t>
      </w:r>
      <w:r w:rsidR="00FA0185">
        <w:rPr>
          <w:rFonts w:ascii="Times New Roman" w:hAnsi="Times New Roman"/>
          <w:bCs/>
          <w:sz w:val="28"/>
          <w:szCs w:val="28"/>
        </w:rPr>
        <w:t>деревьев и кустарников.</w:t>
      </w:r>
    </w:p>
    <w:tbl>
      <w:tblPr>
        <w:tblW w:w="0" w:type="auto"/>
        <w:tblInd w:w="601" w:type="dxa"/>
        <w:tblLayout w:type="fixed"/>
        <w:tblLook w:val="01E0" w:firstRow="1" w:lastRow="1" w:firstColumn="1" w:lastColumn="1" w:noHBand="0" w:noVBand="0"/>
      </w:tblPr>
      <w:tblGrid>
        <w:gridCol w:w="7366"/>
        <w:gridCol w:w="1418"/>
      </w:tblGrid>
      <w:tr w:rsidR="00C23B4F" w:rsidRPr="007066B0" w14:paraId="47B656BE" w14:textId="77777777" w:rsidTr="007066B0">
        <w:trPr>
          <w:trHeight w:val="426"/>
        </w:trPr>
        <w:tc>
          <w:tcPr>
            <w:tcW w:w="7366" w:type="dxa"/>
          </w:tcPr>
          <w:p w14:paraId="094DB5D3" w14:textId="77777777" w:rsidR="00C23B4F" w:rsidRPr="007066B0" w:rsidRDefault="00C23B4F" w:rsidP="007066B0">
            <w:pPr>
              <w:pStyle w:val="ac"/>
              <w:spacing w:line="276" w:lineRule="auto"/>
              <w:ind w:right="459" w:firstLine="0"/>
              <w:rPr>
                <w:bCs/>
              </w:rPr>
            </w:pPr>
          </w:p>
        </w:tc>
        <w:tc>
          <w:tcPr>
            <w:tcW w:w="1418" w:type="dxa"/>
          </w:tcPr>
          <w:p w14:paraId="05451EAC" w14:textId="77777777" w:rsidR="00C23B4F" w:rsidRPr="007066B0" w:rsidRDefault="00C23B4F" w:rsidP="007066B0">
            <w:pPr>
              <w:pStyle w:val="ac"/>
              <w:spacing w:line="276" w:lineRule="auto"/>
              <w:ind w:left="-170" w:right="97" w:firstLine="283"/>
              <w:rPr>
                <w:bCs/>
              </w:rPr>
            </w:pPr>
          </w:p>
        </w:tc>
      </w:tr>
    </w:tbl>
    <w:p w14:paraId="392AA1F2" w14:textId="4492DBCF" w:rsidR="00C23B4F" w:rsidRPr="00FA0185" w:rsidRDefault="00C23B4F" w:rsidP="00FA0185">
      <w:pPr>
        <w:jc w:val="center"/>
        <w:rPr>
          <w:rFonts w:ascii="Times New Roman" w:hAnsi="Times New Roman"/>
          <w:b/>
          <w:sz w:val="28"/>
          <w:szCs w:val="28"/>
        </w:rPr>
      </w:pPr>
      <w:r w:rsidRPr="00FA0185">
        <w:rPr>
          <w:rFonts w:ascii="Times New Roman" w:hAnsi="Times New Roman"/>
          <w:b/>
          <w:sz w:val="28"/>
          <w:szCs w:val="28"/>
        </w:rPr>
        <w:t>Технико-экономические показатели проекта планировки территории</w:t>
      </w:r>
    </w:p>
    <w:tbl>
      <w:tblPr>
        <w:tblW w:w="96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"/>
        <w:gridCol w:w="3966"/>
        <w:gridCol w:w="1630"/>
        <w:gridCol w:w="21"/>
        <w:gridCol w:w="1536"/>
        <w:gridCol w:w="56"/>
        <w:gridCol w:w="1514"/>
        <w:gridCol w:w="7"/>
      </w:tblGrid>
      <w:tr w:rsidR="003B7773" w:rsidRPr="007066B0" w14:paraId="53FAE10B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3393A279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966" w:type="dxa"/>
          </w:tcPr>
          <w:p w14:paraId="41CCC277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51" w:type="dxa"/>
            <w:gridSpan w:val="2"/>
            <w:vAlign w:val="center"/>
          </w:tcPr>
          <w:p w14:paraId="674D2625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Ед. измерения</w:t>
            </w:r>
          </w:p>
        </w:tc>
        <w:tc>
          <w:tcPr>
            <w:tcW w:w="1592" w:type="dxa"/>
            <w:gridSpan w:val="2"/>
            <w:vAlign w:val="center"/>
          </w:tcPr>
          <w:p w14:paraId="15BD4E42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Современное состояние</w:t>
            </w:r>
          </w:p>
        </w:tc>
        <w:tc>
          <w:tcPr>
            <w:tcW w:w="1514" w:type="dxa"/>
          </w:tcPr>
          <w:p w14:paraId="1A6FF446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После реализации проекта</w:t>
            </w:r>
          </w:p>
        </w:tc>
      </w:tr>
      <w:tr w:rsidR="003B7773" w:rsidRPr="007066B0" w14:paraId="0BF7EBED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5A984500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6" w:type="dxa"/>
          </w:tcPr>
          <w:p w14:paraId="1E9C0152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51" w:type="dxa"/>
            <w:gridSpan w:val="2"/>
          </w:tcPr>
          <w:p w14:paraId="61EB64FA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2" w:type="dxa"/>
            <w:gridSpan w:val="2"/>
          </w:tcPr>
          <w:p w14:paraId="1E8DC1E2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14" w:type="dxa"/>
          </w:tcPr>
          <w:p w14:paraId="3F53C6A1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23B4F" w:rsidRPr="007066B0" w14:paraId="69DFD594" w14:textId="77777777" w:rsidTr="00651C54">
        <w:trPr>
          <w:jc w:val="center"/>
        </w:trPr>
        <w:tc>
          <w:tcPr>
            <w:tcW w:w="9676" w:type="dxa"/>
            <w:gridSpan w:val="8"/>
          </w:tcPr>
          <w:p w14:paraId="4122A9FB" w14:textId="77777777" w:rsidR="00C23B4F" w:rsidRPr="007066B0" w:rsidRDefault="00C23B4F" w:rsidP="00651C54">
            <w:pPr>
              <w:spacing w:after="0" w:line="240" w:lineRule="auto"/>
              <w:ind w:firstLine="1800"/>
              <w:rPr>
                <w:rFonts w:ascii="Times New Roman" w:hAnsi="Times New Roman"/>
                <w:b/>
                <w:sz w:val="24"/>
                <w:szCs w:val="24"/>
              </w:rPr>
            </w:pPr>
            <w:r w:rsidRPr="007066B0">
              <w:rPr>
                <w:rFonts w:ascii="Times New Roman" w:hAnsi="Times New Roman"/>
                <w:b/>
                <w:sz w:val="24"/>
                <w:szCs w:val="24"/>
              </w:rPr>
              <w:t>1. Территория</w:t>
            </w:r>
          </w:p>
        </w:tc>
      </w:tr>
      <w:tr w:rsidR="003B7773" w:rsidRPr="007066B0" w14:paraId="668D5CA8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4B116EF9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966" w:type="dxa"/>
          </w:tcPr>
          <w:p w14:paraId="76DB28FC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Площадь планируемой территории</w:t>
            </w:r>
          </w:p>
          <w:p w14:paraId="50C04647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(всего)</w:t>
            </w:r>
          </w:p>
        </w:tc>
        <w:tc>
          <w:tcPr>
            <w:tcW w:w="1651" w:type="dxa"/>
            <w:gridSpan w:val="2"/>
          </w:tcPr>
          <w:p w14:paraId="7B550002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592" w:type="dxa"/>
            <w:gridSpan w:val="2"/>
          </w:tcPr>
          <w:p w14:paraId="06EE545A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4" w:type="dxa"/>
          </w:tcPr>
          <w:p w14:paraId="0026AB7C" w14:textId="3EB61254" w:rsidR="00C23B4F" w:rsidRPr="000C67E1" w:rsidRDefault="00EB0B16" w:rsidP="00651C54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C67E1">
              <w:rPr>
                <w:rFonts w:ascii="Times New Roman" w:hAnsi="Times New Roman"/>
                <w:color w:val="FF0000"/>
                <w:sz w:val="24"/>
                <w:szCs w:val="24"/>
              </w:rPr>
              <w:t>4,</w:t>
            </w:r>
            <w:r w:rsidR="000338E4">
              <w:rPr>
                <w:rFonts w:ascii="Times New Roman" w:hAnsi="Times New Roman"/>
                <w:color w:val="FF0000"/>
                <w:sz w:val="24"/>
                <w:szCs w:val="24"/>
              </w:rPr>
              <w:t>95</w:t>
            </w:r>
            <w:r w:rsidR="00651C54" w:rsidRPr="000C67E1">
              <w:rPr>
                <w:rFonts w:ascii="Times New Roman" w:hAnsi="Times New Roman"/>
                <w:color w:val="FF0000"/>
                <w:sz w:val="24"/>
                <w:szCs w:val="24"/>
              </w:rPr>
              <w:t>0</w:t>
            </w:r>
          </w:p>
        </w:tc>
      </w:tr>
      <w:tr w:rsidR="003B7773" w:rsidRPr="007066B0" w14:paraId="68502174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5828841B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3966" w:type="dxa"/>
          </w:tcPr>
          <w:p w14:paraId="2560D754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В том числе территории:</w:t>
            </w:r>
          </w:p>
          <w:p w14:paraId="0F316AFD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 застроенные и застраиваемые</w:t>
            </w:r>
            <w:r w:rsidR="00A939FB" w:rsidRPr="007066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66B0">
              <w:rPr>
                <w:rFonts w:ascii="Times New Roman" w:hAnsi="Times New Roman"/>
                <w:sz w:val="24"/>
                <w:szCs w:val="24"/>
              </w:rPr>
              <w:t>в настоящее время (кварталы и земли общего пользования)</w:t>
            </w:r>
          </w:p>
        </w:tc>
        <w:tc>
          <w:tcPr>
            <w:tcW w:w="1651" w:type="dxa"/>
            <w:gridSpan w:val="2"/>
          </w:tcPr>
          <w:p w14:paraId="75E22B99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592" w:type="dxa"/>
            <w:gridSpan w:val="2"/>
          </w:tcPr>
          <w:p w14:paraId="00AF7590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4" w:type="dxa"/>
          </w:tcPr>
          <w:p w14:paraId="663DB4DB" w14:textId="4E113F6E" w:rsidR="00C23B4F" w:rsidRPr="000C67E1" w:rsidRDefault="000338E4" w:rsidP="00651C54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</w:tr>
      <w:tr w:rsidR="003B7773" w:rsidRPr="007066B0" w14:paraId="15AB3216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65205A05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1.3.</w:t>
            </w:r>
          </w:p>
          <w:p w14:paraId="252A6DD3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1.3.1.</w:t>
            </w:r>
          </w:p>
        </w:tc>
        <w:tc>
          <w:tcPr>
            <w:tcW w:w="3966" w:type="dxa"/>
          </w:tcPr>
          <w:p w14:paraId="67C402BA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В том числе территории (кварталы и земли общего пользования):</w:t>
            </w:r>
          </w:p>
          <w:p w14:paraId="65A999EC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 xml:space="preserve"> - жилые</w:t>
            </w:r>
          </w:p>
        </w:tc>
        <w:tc>
          <w:tcPr>
            <w:tcW w:w="1651" w:type="dxa"/>
            <w:gridSpan w:val="2"/>
          </w:tcPr>
          <w:p w14:paraId="3682D258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592" w:type="dxa"/>
            <w:gridSpan w:val="2"/>
          </w:tcPr>
          <w:p w14:paraId="53CC4B1D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4" w:type="dxa"/>
          </w:tcPr>
          <w:p w14:paraId="5F6A8CDF" w14:textId="5A6760A6" w:rsidR="00C23B4F" w:rsidRPr="000C67E1" w:rsidRDefault="000338E4" w:rsidP="00651C54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0</w:t>
            </w:r>
          </w:p>
        </w:tc>
      </w:tr>
      <w:tr w:rsidR="003B7773" w:rsidRPr="007066B0" w14:paraId="32210110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63AD3F1F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1.3.2.</w:t>
            </w:r>
          </w:p>
        </w:tc>
        <w:tc>
          <w:tcPr>
            <w:tcW w:w="3966" w:type="dxa"/>
          </w:tcPr>
          <w:p w14:paraId="085B6CE5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 xml:space="preserve"> - личных подсобных хозяйств</w:t>
            </w:r>
          </w:p>
        </w:tc>
        <w:tc>
          <w:tcPr>
            <w:tcW w:w="1651" w:type="dxa"/>
            <w:gridSpan w:val="2"/>
          </w:tcPr>
          <w:p w14:paraId="366D3E7F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dxa"/>
            <w:gridSpan w:val="2"/>
          </w:tcPr>
          <w:p w14:paraId="1803558C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14:paraId="52F5934E" w14:textId="77777777" w:rsidR="00C23B4F" w:rsidRPr="000C67E1" w:rsidRDefault="00C23B4F" w:rsidP="00651C54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C67E1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</w:tr>
      <w:tr w:rsidR="003B7773" w:rsidRPr="007066B0" w14:paraId="6A8F4662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3732819A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1.3.3.</w:t>
            </w:r>
          </w:p>
        </w:tc>
        <w:tc>
          <w:tcPr>
            <w:tcW w:w="3966" w:type="dxa"/>
          </w:tcPr>
          <w:p w14:paraId="27A2D307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 xml:space="preserve"> - смешанные (дачные)</w:t>
            </w:r>
          </w:p>
        </w:tc>
        <w:tc>
          <w:tcPr>
            <w:tcW w:w="1651" w:type="dxa"/>
            <w:gridSpan w:val="2"/>
          </w:tcPr>
          <w:p w14:paraId="2C868478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592" w:type="dxa"/>
            <w:gridSpan w:val="2"/>
          </w:tcPr>
          <w:p w14:paraId="3F94A9AA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4" w:type="dxa"/>
          </w:tcPr>
          <w:p w14:paraId="453DAFD5" w14:textId="77777777" w:rsidR="00C23B4F" w:rsidRPr="000C67E1" w:rsidRDefault="00C23B4F" w:rsidP="00651C54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C67E1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</w:tr>
      <w:tr w:rsidR="003B7773" w:rsidRPr="007066B0" w14:paraId="134D80F5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158C0CCC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 xml:space="preserve"> 1.4.</w:t>
            </w:r>
          </w:p>
        </w:tc>
        <w:tc>
          <w:tcPr>
            <w:tcW w:w="3966" w:type="dxa"/>
          </w:tcPr>
          <w:p w14:paraId="38D3B6DE" w14:textId="327A7ADE" w:rsidR="00C23B4F" w:rsidRPr="007066B0" w:rsidRDefault="00DA7BB5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Территории производственного назначения</w:t>
            </w:r>
          </w:p>
        </w:tc>
        <w:tc>
          <w:tcPr>
            <w:tcW w:w="1651" w:type="dxa"/>
            <w:gridSpan w:val="2"/>
          </w:tcPr>
          <w:p w14:paraId="2D1B2470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592" w:type="dxa"/>
            <w:gridSpan w:val="2"/>
          </w:tcPr>
          <w:p w14:paraId="0551A299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4" w:type="dxa"/>
          </w:tcPr>
          <w:p w14:paraId="27D78D1E" w14:textId="5C6C712D" w:rsidR="00C23B4F" w:rsidRPr="000C67E1" w:rsidRDefault="000338E4" w:rsidP="00651C54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0</w:t>
            </w:r>
          </w:p>
        </w:tc>
      </w:tr>
      <w:tr w:rsidR="003B7773" w:rsidRPr="007066B0" w14:paraId="550F2622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1F58EE4E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3966" w:type="dxa"/>
          </w:tcPr>
          <w:p w14:paraId="31BADBC3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Территории общего пользования</w:t>
            </w:r>
          </w:p>
          <w:p w14:paraId="688D8EDF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(всего)</w:t>
            </w:r>
          </w:p>
        </w:tc>
        <w:tc>
          <w:tcPr>
            <w:tcW w:w="1651" w:type="dxa"/>
            <w:gridSpan w:val="2"/>
          </w:tcPr>
          <w:p w14:paraId="19AEE259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592" w:type="dxa"/>
            <w:gridSpan w:val="2"/>
          </w:tcPr>
          <w:p w14:paraId="652E21EF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4" w:type="dxa"/>
          </w:tcPr>
          <w:p w14:paraId="35D8B11B" w14:textId="24925C49" w:rsidR="00C23B4F" w:rsidRPr="000C67E1" w:rsidRDefault="000338E4" w:rsidP="00651C54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1,39</w:t>
            </w:r>
          </w:p>
        </w:tc>
      </w:tr>
      <w:tr w:rsidR="003B7773" w:rsidRPr="007066B0" w14:paraId="79E31110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4136D193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1.6.</w:t>
            </w:r>
          </w:p>
        </w:tc>
        <w:tc>
          <w:tcPr>
            <w:tcW w:w="3966" w:type="dxa"/>
          </w:tcPr>
          <w:p w14:paraId="6F12CB77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14:paraId="3F1496FB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lastRenderedPageBreak/>
              <w:t>- улицы, дороги, проезды</w:t>
            </w:r>
          </w:p>
        </w:tc>
        <w:tc>
          <w:tcPr>
            <w:tcW w:w="1651" w:type="dxa"/>
            <w:gridSpan w:val="2"/>
          </w:tcPr>
          <w:p w14:paraId="13F0F3AD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lastRenderedPageBreak/>
              <w:t>га</w:t>
            </w:r>
          </w:p>
        </w:tc>
        <w:tc>
          <w:tcPr>
            <w:tcW w:w="1592" w:type="dxa"/>
            <w:gridSpan w:val="2"/>
          </w:tcPr>
          <w:p w14:paraId="1DC0FB2F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4" w:type="dxa"/>
          </w:tcPr>
          <w:p w14:paraId="0F70EA8E" w14:textId="7E9D79BC" w:rsidR="00C23B4F" w:rsidRPr="000C67E1" w:rsidRDefault="000338E4" w:rsidP="00651C54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1,39</w:t>
            </w:r>
          </w:p>
        </w:tc>
      </w:tr>
      <w:tr w:rsidR="003B7773" w:rsidRPr="007066B0" w14:paraId="1F2FFF92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17129DF5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lastRenderedPageBreak/>
              <w:t>1.7.</w:t>
            </w:r>
          </w:p>
        </w:tc>
        <w:tc>
          <w:tcPr>
            <w:tcW w:w="3966" w:type="dxa"/>
          </w:tcPr>
          <w:p w14:paraId="40427F52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 озелененные территории общего пользования (в том числе и за пределами планируемой территории)</w:t>
            </w:r>
          </w:p>
        </w:tc>
        <w:tc>
          <w:tcPr>
            <w:tcW w:w="1651" w:type="dxa"/>
            <w:gridSpan w:val="2"/>
          </w:tcPr>
          <w:p w14:paraId="521B32EC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592" w:type="dxa"/>
            <w:gridSpan w:val="2"/>
          </w:tcPr>
          <w:p w14:paraId="787D622B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4" w:type="dxa"/>
          </w:tcPr>
          <w:p w14:paraId="7D2C1509" w14:textId="59A4707B" w:rsidR="00C23B4F" w:rsidRPr="00651C54" w:rsidRDefault="00651C54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23B4F" w:rsidRPr="007066B0" w14:paraId="46698B50" w14:textId="77777777" w:rsidTr="00651C54">
        <w:trPr>
          <w:jc w:val="center"/>
        </w:trPr>
        <w:tc>
          <w:tcPr>
            <w:tcW w:w="9676" w:type="dxa"/>
            <w:gridSpan w:val="8"/>
          </w:tcPr>
          <w:p w14:paraId="0F6C3CEA" w14:textId="77777777" w:rsidR="00C23B4F" w:rsidRPr="007066B0" w:rsidRDefault="00C23B4F" w:rsidP="00651C54">
            <w:pPr>
              <w:spacing w:after="0" w:line="240" w:lineRule="auto"/>
              <w:ind w:firstLine="1800"/>
              <w:rPr>
                <w:rFonts w:ascii="Times New Roman" w:hAnsi="Times New Roman"/>
                <w:b/>
                <w:sz w:val="24"/>
                <w:szCs w:val="24"/>
              </w:rPr>
            </w:pPr>
            <w:r w:rsidRPr="007066B0">
              <w:rPr>
                <w:rFonts w:ascii="Times New Roman" w:hAnsi="Times New Roman"/>
                <w:b/>
                <w:sz w:val="24"/>
                <w:szCs w:val="24"/>
              </w:rPr>
              <w:t>2. Население</w:t>
            </w:r>
          </w:p>
        </w:tc>
      </w:tr>
      <w:tr w:rsidR="003B7773" w:rsidRPr="007066B0" w14:paraId="055B19B4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5A125FA4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3966" w:type="dxa"/>
          </w:tcPr>
          <w:p w14:paraId="0DEBFFC8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Численность населения</w:t>
            </w:r>
          </w:p>
        </w:tc>
        <w:tc>
          <w:tcPr>
            <w:tcW w:w="1651" w:type="dxa"/>
            <w:gridSpan w:val="2"/>
          </w:tcPr>
          <w:p w14:paraId="31C05008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592" w:type="dxa"/>
            <w:gridSpan w:val="2"/>
          </w:tcPr>
          <w:p w14:paraId="39CB1B79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4" w:type="dxa"/>
          </w:tcPr>
          <w:p w14:paraId="3FE9BF42" w14:textId="652719F5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7773" w:rsidRPr="007066B0" w14:paraId="168B27E0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12F5AFE3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3966" w:type="dxa"/>
          </w:tcPr>
          <w:p w14:paraId="7669525B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Плотность населения</w:t>
            </w:r>
          </w:p>
        </w:tc>
        <w:tc>
          <w:tcPr>
            <w:tcW w:w="1651" w:type="dxa"/>
            <w:gridSpan w:val="2"/>
          </w:tcPr>
          <w:p w14:paraId="4189646B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чел./га</w:t>
            </w:r>
          </w:p>
        </w:tc>
        <w:tc>
          <w:tcPr>
            <w:tcW w:w="1592" w:type="dxa"/>
            <w:gridSpan w:val="2"/>
          </w:tcPr>
          <w:p w14:paraId="4EDE4459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4" w:type="dxa"/>
          </w:tcPr>
          <w:p w14:paraId="3FF0DE41" w14:textId="281BBEE0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3B4F" w:rsidRPr="007066B0" w14:paraId="63DB5070" w14:textId="77777777" w:rsidTr="00651C54">
        <w:trPr>
          <w:jc w:val="center"/>
        </w:trPr>
        <w:tc>
          <w:tcPr>
            <w:tcW w:w="9676" w:type="dxa"/>
            <w:gridSpan w:val="8"/>
          </w:tcPr>
          <w:p w14:paraId="7385820E" w14:textId="77777777" w:rsidR="00C23B4F" w:rsidRPr="007066B0" w:rsidRDefault="00C23B4F" w:rsidP="00651C54">
            <w:pPr>
              <w:spacing w:after="0" w:line="240" w:lineRule="auto"/>
              <w:ind w:firstLine="1800"/>
              <w:rPr>
                <w:rFonts w:ascii="Times New Roman" w:hAnsi="Times New Roman"/>
                <w:b/>
                <w:sz w:val="24"/>
                <w:szCs w:val="24"/>
              </w:rPr>
            </w:pPr>
            <w:r w:rsidRPr="007066B0">
              <w:rPr>
                <w:rFonts w:ascii="Times New Roman" w:hAnsi="Times New Roman"/>
                <w:b/>
                <w:sz w:val="24"/>
                <w:szCs w:val="24"/>
              </w:rPr>
              <w:t>3. Жилищный фонд</w:t>
            </w:r>
          </w:p>
        </w:tc>
      </w:tr>
      <w:tr w:rsidR="003B7773" w:rsidRPr="007066B0" w14:paraId="60AE0782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6FA9D48B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3966" w:type="dxa"/>
          </w:tcPr>
          <w:p w14:paraId="614BBC00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Ориентировочная общая площадь жилых зданий</w:t>
            </w:r>
          </w:p>
        </w:tc>
        <w:tc>
          <w:tcPr>
            <w:tcW w:w="1651" w:type="dxa"/>
            <w:gridSpan w:val="2"/>
          </w:tcPr>
          <w:p w14:paraId="31782E3B" w14:textId="77777777" w:rsidR="00C23B4F" w:rsidRPr="007066B0" w:rsidRDefault="00C23B4F" w:rsidP="00651C5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м</w:t>
            </w:r>
            <w:r w:rsidRPr="007066B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7066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66B0">
              <w:rPr>
                <w:rFonts w:ascii="Times New Roman" w:hAnsi="Times New Roman"/>
                <w:sz w:val="24"/>
                <w:szCs w:val="24"/>
              </w:rPr>
              <w:t>общ</w:t>
            </w:r>
            <w:proofErr w:type="gramStart"/>
            <w:r w:rsidRPr="007066B0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7066B0">
              <w:rPr>
                <w:rFonts w:ascii="Times New Roman" w:hAnsi="Times New Roman"/>
                <w:sz w:val="24"/>
                <w:szCs w:val="24"/>
              </w:rPr>
              <w:t>лощади</w:t>
            </w:r>
            <w:proofErr w:type="spellEnd"/>
          </w:p>
        </w:tc>
        <w:tc>
          <w:tcPr>
            <w:tcW w:w="1592" w:type="dxa"/>
            <w:gridSpan w:val="2"/>
          </w:tcPr>
          <w:p w14:paraId="6A926C4A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14:paraId="0E515171" w14:textId="77777777" w:rsidR="00C23B4F" w:rsidRPr="007066B0" w:rsidRDefault="00A939FB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B7773" w:rsidRPr="007066B0" w14:paraId="3CE6EBE7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0F62ED8E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3966" w:type="dxa"/>
          </w:tcPr>
          <w:p w14:paraId="61402691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Убыль жилищного фонда</w:t>
            </w:r>
          </w:p>
        </w:tc>
        <w:tc>
          <w:tcPr>
            <w:tcW w:w="1651" w:type="dxa"/>
            <w:gridSpan w:val="2"/>
          </w:tcPr>
          <w:p w14:paraId="75147B8A" w14:textId="77777777" w:rsidR="00C23B4F" w:rsidRPr="007066B0" w:rsidRDefault="00C23B4F" w:rsidP="00651C5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м</w:t>
            </w:r>
            <w:r w:rsidRPr="007066B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7066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66B0">
              <w:rPr>
                <w:rFonts w:ascii="Times New Roman" w:hAnsi="Times New Roman"/>
                <w:sz w:val="24"/>
                <w:szCs w:val="24"/>
              </w:rPr>
              <w:t>общ</w:t>
            </w:r>
            <w:proofErr w:type="gramStart"/>
            <w:r w:rsidRPr="007066B0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7066B0">
              <w:rPr>
                <w:rFonts w:ascii="Times New Roman" w:hAnsi="Times New Roman"/>
                <w:sz w:val="24"/>
                <w:szCs w:val="24"/>
              </w:rPr>
              <w:t>лощади</w:t>
            </w:r>
            <w:proofErr w:type="spellEnd"/>
          </w:p>
        </w:tc>
        <w:tc>
          <w:tcPr>
            <w:tcW w:w="1592" w:type="dxa"/>
            <w:gridSpan w:val="2"/>
          </w:tcPr>
          <w:p w14:paraId="2DD4486E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4" w:type="dxa"/>
          </w:tcPr>
          <w:p w14:paraId="43EB81FF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B7773" w:rsidRPr="007066B0" w14:paraId="7D729259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01F4D5B6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3966" w:type="dxa"/>
          </w:tcPr>
          <w:p w14:paraId="28B763F6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Новое жилищное строительство</w:t>
            </w:r>
          </w:p>
        </w:tc>
        <w:tc>
          <w:tcPr>
            <w:tcW w:w="1651" w:type="dxa"/>
            <w:gridSpan w:val="2"/>
          </w:tcPr>
          <w:p w14:paraId="1E829ABB" w14:textId="77777777" w:rsidR="00C23B4F" w:rsidRPr="007066B0" w:rsidRDefault="00C23B4F" w:rsidP="00651C5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м</w:t>
            </w:r>
            <w:r w:rsidRPr="007066B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7066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66B0">
              <w:rPr>
                <w:rFonts w:ascii="Times New Roman" w:hAnsi="Times New Roman"/>
                <w:sz w:val="24"/>
                <w:szCs w:val="24"/>
              </w:rPr>
              <w:t>общ</w:t>
            </w:r>
            <w:proofErr w:type="gramStart"/>
            <w:r w:rsidRPr="007066B0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7066B0">
              <w:rPr>
                <w:rFonts w:ascii="Times New Roman" w:hAnsi="Times New Roman"/>
                <w:sz w:val="24"/>
                <w:szCs w:val="24"/>
              </w:rPr>
              <w:t>лощади</w:t>
            </w:r>
            <w:proofErr w:type="spellEnd"/>
          </w:p>
        </w:tc>
        <w:tc>
          <w:tcPr>
            <w:tcW w:w="1592" w:type="dxa"/>
            <w:gridSpan w:val="2"/>
          </w:tcPr>
          <w:p w14:paraId="1376B18E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14:paraId="4B866236" w14:textId="77777777" w:rsidR="00C23B4F" w:rsidRPr="007066B0" w:rsidRDefault="00A939FB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23B4F" w:rsidRPr="007066B0" w14:paraId="5C527AD4" w14:textId="77777777" w:rsidTr="00651C54">
        <w:trPr>
          <w:jc w:val="center"/>
        </w:trPr>
        <w:tc>
          <w:tcPr>
            <w:tcW w:w="9676" w:type="dxa"/>
            <w:gridSpan w:val="8"/>
          </w:tcPr>
          <w:p w14:paraId="2F654D47" w14:textId="77777777" w:rsidR="00C23B4F" w:rsidRPr="007066B0" w:rsidRDefault="00C23B4F" w:rsidP="00651C54">
            <w:pPr>
              <w:spacing w:after="0" w:line="216" w:lineRule="auto"/>
              <w:ind w:firstLine="1855"/>
              <w:rPr>
                <w:rFonts w:ascii="Times New Roman" w:hAnsi="Times New Roman"/>
                <w:b/>
                <w:sz w:val="24"/>
                <w:szCs w:val="24"/>
              </w:rPr>
            </w:pPr>
            <w:r w:rsidRPr="007066B0">
              <w:rPr>
                <w:rFonts w:ascii="Times New Roman" w:hAnsi="Times New Roman"/>
                <w:b/>
                <w:sz w:val="24"/>
                <w:szCs w:val="24"/>
              </w:rPr>
              <w:t>4. Застройка</w:t>
            </w:r>
          </w:p>
        </w:tc>
      </w:tr>
      <w:tr w:rsidR="003B7773" w:rsidRPr="007066B0" w14:paraId="58B182E6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633EEF48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3966" w:type="dxa"/>
          </w:tcPr>
          <w:p w14:paraId="006E75F3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Средняя этажность</w:t>
            </w:r>
          </w:p>
        </w:tc>
        <w:tc>
          <w:tcPr>
            <w:tcW w:w="1630" w:type="dxa"/>
          </w:tcPr>
          <w:p w14:paraId="28AFA81F" w14:textId="77777777" w:rsidR="00C23B4F" w:rsidRPr="007066B0" w:rsidRDefault="00C23B4F" w:rsidP="00651C5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этаж</w:t>
            </w:r>
          </w:p>
        </w:tc>
        <w:tc>
          <w:tcPr>
            <w:tcW w:w="1557" w:type="dxa"/>
            <w:gridSpan w:val="2"/>
          </w:tcPr>
          <w:p w14:paraId="75D1739E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0" w:type="dxa"/>
            <w:gridSpan w:val="2"/>
          </w:tcPr>
          <w:p w14:paraId="7F4D6F3D" w14:textId="77777777" w:rsidR="00C23B4F" w:rsidRPr="007066B0" w:rsidRDefault="00A939FB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B7773" w:rsidRPr="007066B0" w14:paraId="78561B04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2CF7A89E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3966" w:type="dxa"/>
          </w:tcPr>
          <w:p w14:paraId="340C80ED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Плотность застройки</w:t>
            </w:r>
          </w:p>
        </w:tc>
        <w:tc>
          <w:tcPr>
            <w:tcW w:w="1630" w:type="dxa"/>
          </w:tcPr>
          <w:p w14:paraId="5EBAE188" w14:textId="77777777" w:rsidR="00C23B4F" w:rsidRPr="007066B0" w:rsidRDefault="00C23B4F" w:rsidP="00651C5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кв.м./га</w:t>
            </w:r>
          </w:p>
        </w:tc>
        <w:tc>
          <w:tcPr>
            <w:tcW w:w="1557" w:type="dxa"/>
            <w:gridSpan w:val="2"/>
          </w:tcPr>
          <w:p w14:paraId="426B0BA7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0" w:type="dxa"/>
            <w:gridSpan w:val="2"/>
          </w:tcPr>
          <w:p w14:paraId="1FAAD911" w14:textId="77777777" w:rsidR="00C23B4F" w:rsidRPr="007066B0" w:rsidRDefault="00A939FB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B7773" w:rsidRPr="007066B0" w14:paraId="104A610E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1A57715A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3966" w:type="dxa"/>
          </w:tcPr>
          <w:p w14:paraId="27A437C7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Плотность индивидуальной застройки (ИЖС+ЛПХ)</w:t>
            </w:r>
          </w:p>
        </w:tc>
        <w:tc>
          <w:tcPr>
            <w:tcW w:w="1630" w:type="dxa"/>
          </w:tcPr>
          <w:p w14:paraId="61FC9BF7" w14:textId="77777777" w:rsidR="00C23B4F" w:rsidRPr="007066B0" w:rsidRDefault="00C23B4F" w:rsidP="00651C5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кв.м./га</w:t>
            </w:r>
          </w:p>
        </w:tc>
        <w:tc>
          <w:tcPr>
            <w:tcW w:w="1557" w:type="dxa"/>
            <w:gridSpan w:val="2"/>
          </w:tcPr>
          <w:p w14:paraId="32F8484B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0" w:type="dxa"/>
            <w:gridSpan w:val="2"/>
          </w:tcPr>
          <w:p w14:paraId="79FA3EDB" w14:textId="77777777" w:rsidR="00C23B4F" w:rsidRPr="007066B0" w:rsidRDefault="00A939FB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B7773" w:rsidRPr="007066B0" w14:paraId="0D26605A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107A158E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3966" w:type="dxa"/>
          </w:tcPr>
          <w:p w14:paraId="3699964B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Плотность малоэтажной многоквартирной застройки</w:t>
            </w:r>
          </w:p>
        </w:tc>
        <w:tc>
          <w:tcPr>
            <w:tcW w:w="1630" w:type="dxa"/>
          </w:tcPr>
          <w:p w14:paraId="3D278D71" w14:textId="77777777" w:rsidR="00C23B4F" w:rsidRPr="007066B0" w:rsidRDefault="00C23B4F" w:rsidP="00651C5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кв.м./га</w:t>
            </w:r>
          </w:p>
        </w:tc>
        <w:tc>
          <w:tcPr>
            <w:tcW w:w="1557" w:type="dxa"/>
            <w:gridSpan w:val="2"/>
          </w:tcPr>
          <w:p w14:paraId="316A0BDB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0" w:type="dxa"/>
            <w:gridSpan w:val="2"/>
          </w:tcPr>
          <w:p w14:paraId="4C55A84D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23B4F" w:rsidRPr="007066B0" w14:paraId="1EB279EB" w14:textId="77777777" w:rsidTr="00651C54">
        <w:trPr>
          <w:jc w:val="center"/>
        </w:trPr>
        <w:tc>
          <w:tcPr>
            <w:tcW w:w="9676" w:type="dxa"/>
            <w:gridSpan w:val="8"/>
          </w:tcPr>
          <w:p w14:paraId="144B1006" w14:textId="77777777" w:rsidR="00C23B4F" w:rsidRPr="007066B0" w:rsidRDefault="00C23B4F" w:rsidP="00651C54">
            <w:pPr>
              <w:spacing w:after="0" w:line="216" w:lineRule="auto"/>
              <w:ind w:firstLine="1855"/>
              <w:rPr>
                <w:rFonts w:ascii="Times New Roman" w:hAnsi="Times New Roman"/>
                <w:b/>
                <w:sz w:val="24"/>
                <w:szCs w:val="24"/>
              </w:rPr>
            </w:pPr>
            <w:r w:rsidRPr="007066B0">
              <w:rPr>
                <w:rFonts w:ascii="Times New Roman" w:hAnsi="Times New Roman"/>
                <w:b/>
                <w:sz w:val="24"/>
                <w:szCs w:val="24"/>
              </w:rPr>
              <w:t>5. Социальное обслуживание</w:t>
            </w:r>
          </w:p>
        </w:tc>
      </w:tr>
      <w:tr w:rsidR="003B7773" w:rsidRPr="007066B0" w14:paraId="39F6BB2B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3FFBE7A4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3966" w:type="dxa"/>
          </w:tcPr>
          <w:p w14:paraId="3DF24C0E" w14:textId="77777777" w:rsidR="00C23B4F" w:rsidRPr="007066B0" w:rsidRDefault="00C23B4F" w:rsidP="00651C5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Дошкольные образовательные учреждения, всего</w:t>
            </w:r>
          </w:p>
        </w:tc>
        <w:tc>
          <w:tcPr>
            <w:tcW w:w="1630" w:type="dxa"/>
          </w:tcPr>
          <w:p w14:paraId="135C87E2" w14:textId="77777777" w:rsidR="00C23B4F" w:rsidRPr="007066B0" w:rsidRDefault="00C23B4F" w:rsidP="00651C5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мест</w:t>
            </w:r>
          </w:p>
        </w:tc>
        <w:tc>
          <w:tcPr>
            <w:tcW w:w="1557" w:type="dxa"/>
            <w:gridSpan w:val="2"/>
          </w:tcPr>
          <w:p w14:paraId="5FD5B7ED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0" w:type="dxa"/>
            <w:gridSpan w:val="2"/>
          </w:tcPr>
          <w:p w14:paraId="24FDDC3C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B7773" w:rsidRPr="007066B0" w14:paraId="75AD2B99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49774480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3966" w:type="dxa"/>
          </w:tcPr>
          <w:p w14:paraId="7F8BC135" w14:textId="77777777" w:rsidR="00C23B4F" w:rsidRPr="007066B0" w:rsidRDefault="00C23B4F" w:rsidP="00651C5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Средняя общеобразовательная школа</w:t>
            </w:r>
          </w:p>
        </w:tc>
        <w:tc>
          <w:tcPr>
            <w:tcW w:w="1630" w:type="dxa"/>
          </w:tcPr>
          <w:p w14:paraId="2F7FFEDF" w14:textId="77777777" w:rsidR="00C23B4F" w:rsidRPr="007066B0" w:rsidRDefault="00C23B4F" w:rsidP="00651C5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мест</w:t>
            </w:r>
          </w:p>
        </w:tc>
        <w:tc>
          <w:tcPr>
            <w:tcW w:w="1557" w:type="dxa"/>
            <w:gridSpan w:val="2"/>
          </w:tcPr>
          <w:p w14:paraId="5C618B26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0" w:type="dxa"/>
            <w:gridSpan w:val="2"/>
          </w:tcPr>
          <w:p w14:paraId="25241E5A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B7773" w:rsidRPr="007066B0" w14:paraId="61C89EB7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0F6E82AC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3966" w:type="dxa"/>
          </w:tcPr>
          <w:p w14:paraId="1D97BE27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1630" w:type="dxa"/>
          </w:tcPr>
          <w:p w14:paraId="6166A473" w14:textId="77777777" w:rsidR="00C23B4F" w:rsidRPr="007066B0" w:rsidRDefault="00C23B4F" w:rsidP="00651C5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объект</w:t>
            </w:r>
          </w:p>
        </w:tc>
        <w:tc>
          <w:tcPr>
            <w:tcW w:w="1557" w:type="dxa"/>
            <w:gridSpan w:val="2"/>
          </w:tcPr>
          <w:p w14:paraId="39BFB827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0" w:type="dxa"/>
            <w:gridSpan w:val="2"/>
          </w:tcPr>
          <w:p w14:paraId="0B088AFC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B7773" w:rsidRPr="007066B0" w14:paraId="0705E593" w14:textId="77777777" w:rsidTr="00DA7BB5">
        <w:trPr>
          <w:gridAfter w:val="1"/>
          <w:wAfter w:w="7" w:type="dxa"/>
          <w:jc w:val="center"/>
        </w:trPr>
        <w:tc>
          <w:tcPr>
            <w:tcW w:w="946" w:type="dxa"/>
          </w:tcPr>
          <w:p w14:paraId="687DC305" w14:textId="77777777" w:rsidR="00C23B4F" w:rsidRPr="007066B0" w:rsidRDefault="00C23B4F" w:rsidP="00651C54">
            <w:pPr>
              <w:spacing w:after="0" w:line="240" w:lineRule="auto"/>
              <w:ind w:right="72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5.4.</w:t>
            </w:r>
          </w:p>
        </w:tc>
        <w:tc>
          <w:tcPr>
            <w:tcW w:w="3966" w:type="dxa"/>
          </w:tcPr>
          <w:p w14:paraId="3BAF9047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Предприятия розничной торговли</w:t>
            </w:r>
          </w:p>
        </w:tc>
        <w:tc>
          <w:tcPr>
            <w:tcW w:w="1630" w:type="dxa"/>
          </w:tcPr>
          <w:p w14:paraId="593EB820" w14:textId="77777777" w:rsidR="00C23B4F" w:rsidRPr="007066B0" w:rsidRDefault="00C23B4F" w:rsidP="00651C5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м</w:t>
            </w:r>
            <w:r w:rsidRPr="007066B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7066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66B0">
              <w:rPr>
                <w:rFonts w:ascii="Times New Roman" w:hAnsi="Times New Roman"/>
                <w:sz w:val="24"/>
                <w:szCs w:val="24"/>
              </w:rPr>
              <w:t>торг</w:t>
            </w:r>
            <w:proofErr w:type="gramStart"/>
            <w:r w:rsidRPr="007066B0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7066B0">
              <w:rPr>
                <w:rFonts w:ascii="Times New Roman" w:hAnsi="Times New Roman"/>
                <w:sz w:val="24"/>
                <w:szCs w:val="24"/>
              </w:rPr>
              <w:t>лощади</w:t>
            </w:r>
            <w:proofErr w:type="spellEnd"/>
          </w:p>
        </w:tc>
        <w:tc>
          <w:tcPr>
            <w:tcW w:w="1557" w:type="dxa"/>
            <w:gridSpan w:val="2"/>
          </w:tcPr>
          <w:p w14:paraId="562A96A4" w14:textId="77777777" w:rsidR="00C23B4F" w:rsidRPr="007066B0" w:rsidRDefault="00C23B4F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0" w:type="dxa"/>
            <w:gridSpan w:val="2"/>
          </w:tcPr>
          <w:p w14:paraId="3AE1E473" w14:textId="77777777" w:rsidR="00C23B4F" w:rsidRPr="007066B0" w:rsidRDefault="002A4267" w:rsidP="00651C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14:paraId="0844EB0F" w14:textId="174D2293" w:rsidR="00C23B4F" w:rsidRPr="00885C75" w:rsidRDefault="006A60B6" w:rsidP="00C23B4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57216" behindDoc="0" locked="1" layoutInCell="1" allowOverlap="1" wp14:anchorId="3F51A47C" wp14:editId="51242CD1">
                <wp:simplePos x="0" y="0"/>
                <wp:positionH relativeFrom="margin">
                  <wp:align>left</wp:align>
                </wp:positionH>
                <wp:positionV relativeFrom="page">
                  <wp:align>center</wp:align>
                </wp:positionV>
                <wp:extent cx="6544945" cy="10094595"/>
                <wp:effectExtent l="0" t="0" r="27305" b="20955"/>
                <wp:wrapNone/>
                <wp:docPr id="4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44945" cy="10094595"/>
                          <a:chOff x="0" y="0"/>
                          <a:chExt cx="20000" cy="20000"/>
                        </a:xfrm>
                      </wpg:grpSpPr>
                      <wps:wsp>
                        <wps:cNvPr id="5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4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5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7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8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9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0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1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2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BAC5DA0" w14:textId="77777777" w:rsidR="0057207A" w:rsidRPr="00542326" w:rsidRDefault="0057207A" w:rsidP="00A621B4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3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B951067" w14:textId="77777777" w:rsidR="0057207A" w:rsidRPr="00EB45AA" w:rsidRDefault="0057207A" w:rsidP="00A621B4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4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EA1ECE8" w14:textId="77777777" w:rsidR="0057207A" w:rsidRPr="00EB45AA" w:rsidRDefault="0057207A" w:rsidP="00A621B4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5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50E6407" w14:textId="77777777" w:rsidR="0057207A" w:rsidRPr="00EB45AA" w:rsidRDefault="0057207A" w:rsidP="00A621B4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6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2DCD9BD" w14:textId="77777777" w:rsidR="0057207A" w:rsidRPr="00EB45AA" w:rsidRDefault="0057207A" w:rsidP="00A621B4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7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A494561" w14:textId="77777777" w:rsidR="0057207A" w:rsidRPr="00EB45AA" w:rsidRDefault="0057207A" w:rsidP="00A621B4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6BAA827" w14:textId="49239D39" w:rsidR="0057207A" w:rsidRPr="00542326" w:rsidRDefault="00B15BD1" w:rsidP="00A621B4">
                              <w:pPr>
                                <w:jc w:val="center"/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9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3220FB2" w14:textId="77777777" w:rsidR="0057207A" w:rsidRPr="00FE178E" w:rsidRDefault="0057207A" w:rsidP="00A621B4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ППТ ОЧ</w:t>
                              </w:r>
                            </w:p>
                            <w:p w14:paraId="5CC0F8E7" w14:textId="77777777" w:rsidR="0057207A" w:rsidRPr="00EB45AA" w:rsidRDefault="0057207A" w:rsidP="00A621B4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F51A47C" id="_x0000_s1167" style="position:absolute;margin-left:0;margin-top:0;width:515.35pt;height:794.85pt;z-index:251657216;mso-position-horizontal:left;mso-position-horizontal-relative:margin;mso-position-vertical:center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">
                <v:rect id="Rectangle 2" o:spid="_x0000_s1168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" filled="f" strokeweight="2pt"/>
                <v:line id="Line 3" o:spid="_x0000_s1169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vnU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XP4&#10;Xgk3QK4/AAAA//8DAFBLAQItABQABgAIAAAAIQDb4fbL7gAAAIUBAAATAAAAAAAAAAAAAAAAAAAA&#10;AABbQ29udGVudF9UeXBlc10ueG1sUEsBAi0AFAAGAAgAAAAhAFr0LFu/AAAAFQEAAAsAAAAAAAAA&#10;AAAAAAAAHwEAAF9yZWxzLy5yZWxzUEsBAi0AFAAGAAgAAAAhAPLu+dS+AAAA2gAAAA8AAAAAAAAA&#10;AAAAAAAABwIAAGRycy9kb3ducmV2LnhtbFBLBQYAAAAAAwADALcAAADyAgAAAAA=&#10;" strokeweight="2pt"/>
                <v:line id="Line 4" o:spid="_x0000_s1170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" strokeweight="2pt"/>
                <v:line id="Line 5" o:spid="_x0000_s1171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" strokeweight="2pt"/>
                <v:line id="Line 6" o:spid="_x0000_s1172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4w0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M/j+&#10;Eg6Q6w8AAAD//wMAUEsBAi0AFAAGAAgAAAAhANvh9svuAAAAhQEAABMAAAAAAAAAAAAAAAAAAAAA&#10;AFtDb250ZW50X1R5cGVzXS54bWxQSwECLQAUAAYACAAAACEAWvQsW78AAAAVAQAACwAAAAAAAAAA&#10;AAAAAAAfAQAAX3JlbHMvLnJlbHNQSwECLQAUAAYACAAAACEAJYOMNL0AAADbAAAADwAAAAAAAAAA&#10;AAAAAAAHAgAAZHJzL2Rvd25yZXYueG1sUEsFBgAAAAADAAMAtwAAAPECAAAAAA==&#10;" strokeweight="2pt"/>
                <v:line id="Line 7" o:spid="_x0000_s1173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RJD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c/j+&#10;Eg6Q6w8AAAD//wMAUEsBAi0AFAAGAAgAAAAhANvh9svuAAAAhQEAABMAAAAAAAAAAAAAAAAAAAAA&#10;AFtDb250ZW50X1R5cGVzXS54bWxQSwECLQAUAAYACAAAACEAWvQsW78AAAAVAQAACwAAAAAAAAAA&#10;AAAAAAAfAQAAX3JlbHMvLnJlbHNQSwECLQAUAAYACAAAACEA1VESQ70AAADbAAAADwAAAAAAAAAA&#10;AAAAAAAHAgAAZHJzL2Rvd25yZXYueG1sUEsFBgAAAAADAAMAtwAAAPECAAAAAA==&#10;" strokeweight="2pt"/>
                <v:line id="Line 8" o:spid="_x0000_s1174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" strokeweight="2pt"/>
                <v:line id="Line 9" o:spid="_x0000_s1175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" strokeweight="2pt"/>
                <v:line id="Line 10" o:spid="_x0000_s1176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" strokeweight="1pt"/>
                <v:line id="Line 11" o:spid="_x0000_s1177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" strokeweight="2pt"/>
                <v:line id="Line 12" o:spid="_x0000_s1178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" strokeweight="1pt"/>
                <v:rect id="Rectangle 13" o:spid="_x0000_s1179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" filled="f" stroked="f" strokeweight=".25pt">
                  <v:textbox inset="1pt,1pt,1pt,1pt">
                    <w:txbxContent>
                      <w:p w14:paraId="2BAC5DA0" w14:textId="77777777" w:rsidR="0057207A" w:rsidRPr="00542326" w:rsidRDefault="0057207A" w:rsidP="00A621B4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180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" filled="f" stroked="f" strokeweight=".25pt">
                  <v:textbox inset="1pt,1pt,1pt,1pt">
                    <w:txbxContent>
                      <w:p w14:paraId="5B951067" w14:textId="77777777" w:rsidR="0057207A" w:rsidRPr="00EB45AA" w:rsidRDefault="0057207A" w:rsidP="00A621B4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181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" filled="f" stroked="f" strokeweight=".25pt">
                  <v:textbox inset="1pt,1pt,1pt,1pt">
                    <w:txbxContent>
                      <w:p w14:paraId="0EA1ECE8" w14:textId="77777777" w:rsidR="0057207A" w:rsidRPr="00EB45AA" w:rsidRDefault="0057207A" w:rsidP="00A621B4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182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" filled="f" stroked="f" strokeweight=".25pt">
                  <v:textbox inset="1pt,1pt,1pt,1pt">
                    <w:txbxContent>
                      <w:p w14:paraId="250E6407" w14:textId="77777777" w:rsidR="0057207A" w:rsidRPr="00EB45AA" w:rsidRDefault="0057207A" w:rsidP="00A621B4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183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" filled="f" stroked="f" strokeweight=".25pt">
                  <v:textbox inset="1pt,1pt,1pt,1pt">
                    <w:txbxContent>
                      <w:p w14:paraId="52DCD9BD" w14:textId="77777777" w:rsidR="0057207A" w:rsidRPr="00EB45AA" w:rsidRDefault="0057207A" w:rsidP="00A621B4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184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" filled="f" stroked="f" strokeweight=".25pt">
                  <v:textbox inset="1pt,1pt,1pt,1pt">
                    <w:txbxContent>
                      <w:p w14:paraId="1A494561" w14:textId="77777777" w:rsidR="0057207A" w:rsidRPr="00EB45AA" w:rsidRDefault="0057207A" w:rsidP="00A621B4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185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" filled="f" stroked="f" strokeweight=".25pt">
                  <v:textbox inset="1pt,1pt,1pt,1pt">
                    <w:txbxContent>
                      <w:p w14:paraId="36BAA827" w14:textId="49239D39" w:rsidR="0057207A" w:rsidRPr="00542326" w:rsidRDefault="00B15BD1" w:rsidP="00A621B4">
                        <w:pPr>
                          <w:jc w:val="center"/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</w:pPr>
                        <w:r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  <w:t>7</w:t>
                        </w:r>
                      </w:p>
                    </w:txbxContent>
                  </v:textbox>
                </v:rect>
                <v:rect id="Rectangle 20" o:spid="_x0000_s1186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" filled="f" stroked="f" strokeweight=".25pt">
                  <v:textbox inset="1pt,1pt,1pt,1pt">
                    <w:txbxContent>
                      <w:p w14:paraId="53220FB2" w14:textId="77777777" w:rsidR="0057207A" w:rsidRPr="00FE178E" w:rsidRDefault="0057207A" w:rsidP="00A621B4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ППТ ОЧ</w:t>
                        </w:r>
                      </w:p>
                      <w:p w14:paraId="5CC0F8E7" w14:textId="77777777" w:rsidR="0057207A" w:rsidRPr="00EB45AA" w:rsidRDefault="0057207A" w:rsidP="00A621B4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margin" anchory="page"/>
                <w10:anchorlock/>
              </v:group>
            </w:pict>
          </mc:Fallback>
        </mc:AlternateContent>
      </w:r>
    </w:p>
    <w:tbl>
      <w:tblPr>
        <w:tblW w:w="9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9"/>
        <w:gridCol w:w="4394"/>
        <w:gridCol w:w="1985"/>
        <w:gridCol w:w="1414"/>
        <w:gridCol w:w="1236"/>
      </w:tblGrid>
      <w:tr w:rsidR="003B7773" w:rsidRPr="007066B0" w14:paraId="08359F86" w14:textId="77777777" w:rsidTr="008605F0">
        <w:trPr>
          <w:jc w:val="center"/>
        </w:trPr>
        <w:tc>
          <w:tcPr>
            <w:tcW w:w="809" w:type="dxa"/>
          </w:tcPr>
          <w:p w14:paraId="56FA49D5" w14:textId="77777777" w:rsidR="00C23B4F" w:rsidRPr="007066B0" w:rsidRDefault="00C23B4F" w:rsidP="007066B0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5.5.</w:t>
            </w:r>
          </w:p>
        </w:tc>
        <w:tc>
          <w:tcPr>
            <w:tcW w:w="4394" w:type="dxa"/>
          </w:tcPr>
          <w:p w14:paraId="5AEF50BC" w14:textId="77777777" w:rsidR="00C23B4F" w:rsidRPr="007066B0" w:rsidRDefault="00C23B4F" w:rsidP="00706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Предприятия бытового обслуживания</w:t>
            </w:r>
          </w:p>
        </w:tc>
        <w:tc>
          <w:tcPr>
            <w:tcW w:w="1985" w:type="dxa"/>
          </w:tcPr>
          <w:p w14:paraId="29F92CC4" w14:textId="77777777" w:rsidR="00C23B4F" w:rsidRPr="007066B0" w:rsidRDefault="00C23B4F" w:rsidP="007066B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66B0">
              <w:rPr>
                <w:rFonts w:ascii="Times New Roman" w:hAnsi="Times New Roman"/>
                <w:sz w:val="24"/>
                <w:szCs w:val="24"/>
              </w:rPr>
              <w:t>раб</w:t>
            </w:r>
            <w:proofErr w:type="gramStart"/>
            <w:r w:rsidRPr="007066B0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7066B0">
              <w:rPr>
                <w:rFonts w:ascii="Times New Roman" w:hAnsi="Times New Roman"/>
                <w:sz w:val="24"/>
                <w:szCs w:val="24"/>
              </w:rPr>
              <w:t>есто</w:t>
            </w:r>
            <w:proofErr w:type="spellEnd"/>
          </w:p>
        </w:tc>
        <w:tc>
          <w:tcPr>
            <w:tcW w:w="1414" w:type="dxa"/>
          </w:tcPr>
          <w:p w14:paraId="57372754" w14:textId="77777777" w:rsidR="00C23B4F" w:rsidRPr="007066B0" w:rsidRDefault="00C23B4F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14:paraId="79ECB055" w14:textId="77777777" w:rsidR="00C23B4F" w:rsidRPr="007066B0" w:rsidRDefault="00C23B4F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B7773" w:rsidRPr="007066B0" w14:paraId="3702130B" w14:textId="77777777" w:rsidTr="008605F0">
        <w:trPr>
          <w:jc w:val="center"/>
        </w:trPr>
        <w:tc>
          <w:tcPr>
            <w:tcW w:w="809" w:type="dxa"/>
          </w:tcPr>
          <w:p w14:paraId="0C3587DD" w14:textId="77777777" w:rsidR="00C23B4F" w:rsidRPr="007066B0" w:rsidRDefault="00C23B4F" w:rsidP="007066B0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5.6.</w:t>
            </w:r>
          </w:p>
        </w:tc>
        <w:tc>
          <w:tcPr>
            <w:tcW w:w="4394" w:type="dxa"/>
          </w:tcPr>
          <w:p w14:paraId="7CA9D4E4" w14:textId="77777777" w:rsidR="00C23B4F" w:rsidRPr="007066B0" w:rsidRDefault="00C23B4F" w:rsidP="00706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Предприятия досуга</w:t>
            </w:r>
          </w:p>
        </w:tc>
        <w:tc>
          <w:tcPr>
            <w:tcW w:w="1985" w:type="dxa"/>
          </w:tcPr>
          <w:p w14:paraId="1A592418" w14:textId="77777777" w:rsidR="00C23B4F" w:rsidRPr="007066B0" w:rsidRDefault="00C23B4F" w:rsidP="007066B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м</w:t>
            </w:r>
            <w:r w:rsidRPr="007066B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7066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66B0">
              <w:rPr>
                <w:rFonts w:ascii="Times New Roman" w:hAnsi="Times New Roman"/>
                <w:sz w:val="24"/>
                <w:szCs w:val="24"/>
              </w:rPr>
              <w:t>общ</w:t>
            </w:r>
            <w:proofErr w:type="gramStart"/>
            <w:r w:rsidRPr="007066B0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7066B0">
              <w:rPr>
                <w:rFonts w:ascii="Times New Roman" w:hAnsi="Times New Roman"/>
                <w:sz w:val="24"/>
                <w:szCs w:val="24"/>
              </w:rPr>
              <w:t>лощади</w:t>
            </w:r>
            <w:proofErr w:type="spellEnd"/>
          </w:p>
        </w:tc>
        <w:tc>
          <w:tcPr>
            <w:tcW w:w="1414" w:type="dxa"/>
          </w:tcPr>
          <w:p w14:paraId="68CA6A88" w14:textId="77777777" w:rsidR="00C23B4F" w:rsidRPr="007066B0" w:rsidRDefault="00C23B4F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14:paraId="3865DDFD" w14:textId="77777777" w:rsidR="00C23B4F" w:rsidRPr="007066B0" w:rsidRDefault="00C23B4F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B7773" w:rsidRPr="007066B0" w14:paraId="37F153F9" w14:textId="77777777" w:rsidTr="008605F0">
        <w:trPr>
          <w:jc w:val="center"/>
        </w:trPr>
        <w:tc>
          <w:tcPr>
            <w:tcW w:w="809" w:type="dxa"/>
          </w:tcPr>
          <w:p w14:paraId="65A1688E" w14:textId="77777777" w:rsidR="00C23B4F" w:rsidRPr="007066B0" w:rsidRDefault="00C23B4F" w:rsidP="007066B0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5.7.</w:t>
            </w:r>
          </w:p>
        </w:tc>
        <w:tc>
          <w:tcPr>
            <w:tcW w:w="4394" w:type="dxa"/>
          </w:tcPr>
          <w:p w14:paraId="7C350E70" w14:textId="77777777" w:rsidR="00C23B4F" w:rsidRPr="007066B0" w:rsidRDefault="00C23B4F" w:rsidP="00706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Физкультурно-спортивные сооружения</w:t>
            </w:r>
          </w:p>
        </w:tc>
        <w:tc>
          <w:tcPr>
            <w:tcW w:w="1985" w:type="dxa"/>
          </w:tcPr>
          <w:p w14:paraId="1A77CC63" w14:textId="77777777" w:rsidR="00C23B4F" w:rsidRPr="007066B0" w:rsidRDefault="00C23B4F" w:rsidP="007066B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м</w:t>
            </w:r>
            <w:r w:rsidRPr="007066B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7066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66B0">
              <w:rPr>
                <w:rFonts w:ascii="Times New Roman" w:hAnsi="Times New Roman"/>
                <w:sz w:val="24"/>
                <w:szCs w:val="24"/>
              </w:rPr>
              <w:t>общ</w:t>
            </w:r>
            <w:proofErr w:type="gramStart"/>
            <w:r w:rsidRPr="007066B0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7066B0">
              <w:rPr>
                <w:rFonts w:ascii="Times New Roman" w:hAnsi="Times New Roman"/>
                <w:sz w:val="24"/>
                <w:szCs w:val="24"/>
              </w:rPr>
              <w:t>лощади</w:t>
            </w:r>
            <w:proofErr w:type="spellEnd"/>
          </w:p>
        </w:tc>
        <w:tc>
          <w:tcPr>
            <w:tcW w:w="1414" w:type="dxa"/>
          </w:tcPr>
          <w:p w14:paraId="00E8A273" w14:textId="77777777" w:rsidR="00C23B4F" w:rsidRPr="007066B0" w:rsidRDefault="00C23B4F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14:paraId="77ACB6E5" w14:textId="77777777" w:rsidR="00C23B4F" w:rsidRPr="007066B0" w:rsidRDefault="00C23B4F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B7773" w:rsidRPr="007066B0" w14:paraId="74E82CF7" w14:textId="77777777" w:rsidTr="008605F0">
        <w:trPr>
          <w:jc w:val="center"/>
        </w:trPr>
        <w:tc>
          <w:tcPr>
            <w:tcW w:w="809" w:type="dxa"/>
          </w:tcPr>
          <w:p w14:paraId="402F4250" w14:textId="77777777" w:rsidR="00C23B4F" w:rsidRPr="007066B0" w:rsidRDefault="00C23B4F" w:rsidP="007066B0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5.8.</w:t>
            </w:r>
          </w:p>
        </w:tc>
        <w:tc>
          <w:tcPr>
            <w:tcW w:w="4394" w:type="dxa"/>
          </w:tcPr>
          <w:p w14:paraId="700FBC25" w14:textId="77777777" w:rsidR="00C23B4F" w:rsidRPr="007066B0" w:rsidRDefault="00C23B4F" w:rsidP="00706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Общественные и деловые организации</w:t>
            </w:r>
          </w:p>
        </w:tc>
        <w:tc>
          <w:tcPr>
            <w:tcW w:w="1985" w:type="dxa"/>
          </w:tcPr>
          <w:p w14:paraId="26B1C36A" w14:textId="77777777" w:rsidR="00C23B4F" w:rsidRPr="007066B0" w:rsidRDefault="00C23B4F" w:rsidP="007066B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м</w:t>
            </w:r>
            <w:r w:rsidRPr="007066B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7066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66B0">
              <w:rPr>
                <w:rFonts w:ascii="Times New Roman" w:hAnsi="Times New Roman"/>
                <w:sz w:val="24"/>
                <w:szCs w:val="24"/>
              </w:rPr>
              <w:t>общ</w:t>
            </w:r>
            <w:proofErr w:type="gramStart"/>
            <w:r w:rsidRPr="007066B0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7066B0">
              <w:rPr>
                <w:rFonts w:ascii="Times New Roman" w:hAnsi="Times New Roman"/>
                <w:sz w:val="24"/>
                <w:szCs w:val="24"/>
              </w:rPr>
              <w:t>лощади</w:t>
            </w:r>
            <w:proofErr w:type="spellEnd"/>
          </w:p>
        </w:tc>
        <w:tc>
          <w:tcPr>
            <w:tcW w:w="1414" w:type="dxa"/>
          </w:tcPr>
          <w:p w14:paraId="0CA2899C" w14:textId="77777777" w:rsidR="00C23B4F" w:rsidRPr="007066B0" w:rsidRDefault="00C23B4F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14:paraId="5285DFD1" w14:textId="77777777" w:rsidR="00C23B4F" w:rsidRPr="007066B0" w:rsidRDefault="00C23B4F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B7773" w:rsidRPr="007066B0" w14:paraId="18323812" w14:textId="77777777" w:rsidTr="008605F0">
        <w:trPr>
          <w:jc w:val="center"/>
        </w:trPr>
        <w:tc>
          <w:tcPr>
            <w:tcW w:w="809" w:type="dxa"/>
            <w:tcBorders>
              <w:bottom w:val="single" w:sz="4" w:space="0" w:color="auto"/>
            </w:tcBorders>
          </w:tcPr>
          <w:p w14:paraId="0A11E9FB" w14:textId="77777777" w:rsidR="00C23B4F" w:rsidRPr="007066B0" w:rsidRDefault="00C23B4F" w:rsidP="007066B0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5.9.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6C4A0B89" w14:textId="77777777" w:rsidR="00C23B4F" w:rsidRPr="007066B0" w:rsidRDefault="00C23B4F" w:rsidP="00706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Жилищно-эксплуатационные организации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FA9804D" w14:textId="77777777" w:rsidR="00C23B4F" w:rsidRPr="007066B0" w:rsidRDefault="00C23B4F" w:rsidP="007066B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м</w:t>
            </w:r>
            <w:r w:rsidRPr="007066B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7066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66B0">
              <w:rPr>
                <w:rFonts w:ascii="Times New Roman" w:hAnsi="Times New Roman"/>
                <w:sz w:val="24"/>
                <w:szCs w:val="24"/>
              </w:rPr>
              <w:t>общ</w:t>
            </w:r>
            <w:proofErr w:type="gramStart"/>
            <w:r w:rsidRPr="007066B0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7066B0">
              <w:rPr>
                <w:rFonts w:ascii="Times New Roman" w:hAnsi="Times New Roman"/>
                <w:sz w:val="24"/>
                <w:szCs w:val="24"/>
              </w:rPr>
              <w:t>лощади</w:t>
            </w:r>
            <w:proofErr w:type="spellEnd"/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54ABFBCA" w14:textId="77777777" w:rsidR="00C23B4F" w:rsidRPr="007066B0" w:rsidRDefault="00C23B4F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64E74AEC" w14:textId="77777777" w:rsidR="00C23B4F" w:rsidRPr="007066B0" w:rsidRDefault="00C23B4F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B7773" w:rsidRPr="007066B0" w14:paraId="58DB7677" w14:textId="77777777" w:rsidTr="008605F0">
        <w:trPr>
          <w:jc w:val="center"/>
        </w:trPr>
        <w:tc>
          <w:tcPr>
            <w:tcW w:w="809" w:type="dxa"/>
            <w:tcBorders>
              <w:bottom w:val="single" w:sz="4" w:space="0" w:color="auto"/>
            </w:tcBorders>
          </w:tcPr>
          <w:p w14:paraId="599DD970" w14:textId="77777777" w:rsidR="00C23B4F" w:rsidRPr="007066B0" w:rsidRDefault="00C23B4F" w:rsidP="007066B0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5.10.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17AB81CB" w14:textId="77777777" w:rsidR="00C23B4F" w:rsidRPr="007066B0" w:rsidRDefault="00C23B4F" w:rsidP="00706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Пожарное депо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99F1600" w14:textId="77777777" w:rsidR="00C23B4F" w:rsidRPr="007066B0" w:rsidRDefault="00C23B4F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авто.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571BBBE4" w14:textId="77777777" w:rsidR="00C23B4F" w:rsidRPr="007066B0" w:rsidRDefault="00C23B4F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5E03F504" w14:textId="77777777" w:rsidR="00C23B4F" w:rsidRPr="007066B0" w:rsidRDefault="00C23B4F" w:rsidP="007066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C23B4F" w:rsidRPr="007066B0" w14:paraId="57ED3997" w14:textId="77777777" w:rsidTr="007066B0">
        <w:trPr>
          <w:jc w:val="center"/>
        </w:trPr>
        <w:tc>
          <w:tcPr>
            <w:tcW w:w="9838" w:type="dxa"/>
            <w:gridSpan w:val="5"/>
          </w:tcPr>
          <w:p w14:paraId="765C8F2A" w14:textId="77777777" w:rsidR="00C23B4F" w:rsidRPr="007066B0" w:rsidRDefault="00C23B4F" w:rsidP="007066B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6. Транспортное обслуживание</w:t>
            </w:r>
          </w:p>
        </w:tc>
      </w:tr>
      <w:tr w:rsidR="00DA7BB5" w:rsidRPr="007066B0" w14:paraId="3EDD074E" w14:textId="77777777" w:rsidTr="008605F0">
        <w:trPr>
          <w:jc w:val="center"/>
        </w:trPr>
        <w:tc>
          <w:tcPr>
            <w:tcW w:w="809" w:type="dxa"/>
          </w:tcPr>
          <w:p w14:paraId="42C72F18" w14:textId="77777777" w:rsidR="00DA7BB5" w:rsidRPr="007066B0" w:rsidRDefault="00DA7BB5" w:rsidP="00DA7BB5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4394" w:type="dxa"/>
          </w:tcPr>
          <w:p w14:paraId="6E66925E" w14:textId="77777777" w:rsidR="00DA7BB5" w:rsidRPr="007066B0" w:rsidRDefault="00DA7BB5" w:rsidP="00DA7B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Протяженность улично-дорожной сети, всего</w:t>
            </w:r>
          </w:p>
        </w:tc>
        <w:tc>
          <w:tcPr>
            <w:tcW w:w="1985" w:type="dxa"/>
          </w:tcPr>
          <w:p w14:paraId="700A1A81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414" w:type="dxa"/>
          </w:tcPr>
          <w:p w14:paraId="4EA7B887" w14:textId="22CF1988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14:paraId="135F0204" w14:textId="692368D3" w:rsidR="00DA7BB5" w:rsidRPr="000C67E1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C67E1">
              <w:rPr>
                <w:rFonts w:ascii="Times New Roman" w:hAnsi="Times New Roman"/>
                <w:color w:val="FF0000"/>
                <w:sz w:val="24"/>
                <w:szCs w:val="24"/>
              </w:rPr>
              <w:t>0,</w:t>
            </w:r>
            <w:r w:rsidR="000338E4">
              <w:rPr>
                <w:rFonts w:ascii="Times New Roman" w:hAnsi="Times New Roman"/>
                <w:color w:val="FF0000"/>
                <w:sz w:val="24"/>
                <w:szCs w:val="24"/>
              </w:rPr>
              <w:t>50</w:t>
            </w:r>
          </w:p>
        </w:tc>
      </w:tr>
      <w:tr w:rsidR="00DA7BB5" w:rsidRPr="007066B0" w14:paraId="438391B2" w14:textId="77777777" w:rsidTr="008605F0">
        <w:trPr>
          <w:jc w:val="center"/>
        </w:trPr>
        <w:tc>
          <w:tcPr>
            <w:tcW w:w="809" w:type="dxa"/>
          </w:tcPr>
          <w:p w14:paraId="406E097D" w14:textId="77777777" w:rsidR="00DA7BB5" w:rsidRPr="007066B0" w:rsidRDefault="00DA7BB5" w:rsidP="00DA7BB5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4394" w:type="dxa"/>
          </w:tcPr>
          <w:p w14:paraId="586EC531" w14:textId="77777777" w:rsidR="00DA7BB5" w:rsidRPr="007066B0" w:rsidRDefault="00DA7BB5" w:rsidP="00DA7B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14:paraId="2C8FDF44" w14:textId="77777777" w:rsidR="00DA7BB5" w:rsidRPr="007066B0" w:rsidRDefault="00DA7BB5" w:rsidP="00DA7B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 Магистральные улицы</w:t>
            </w:r>
          </w:p>
        </w:tc>
        <w:tc>
          <w:tcPr>
            <w:tcW w:w="1985" w:type="dxa"/>
          </w:tcPr>
          <w:p w14:paraId="2674EDD9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414" w:type="dxa"/>
          </w:tcPr>
          <w:p w14:paraId="6ED575DF" w14:textId="4020B5F0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14:paraId="0E17D643" w14:textId="58E6922F" w:rsidR="00DA7BB5" w:rsidRPr="000C67E1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C67E1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</w:tr>
      <w:tr w:rsidR="00DA7BB5" w:rsidRPr="007066B0" w14:paraId="5B86FCA0" w14:textId="77777777" w:rsidTr="008605F0">
        <w:trPr>
          <w:jc w:val="center"/>
        </w:trPr>
        <w:tc>
          <w:tcPr>
            <w:tcW w:w="809" w:type="dxa"/>
          </w:tcPr>
          <w:p w14:paraId="29792CD6" w14:textId="77777777" w:rsidR="00DA7BB5" w:rsidRPr="007066B0" w:rsidRDefault="00DA7BB5" w:rsidP="00DA7BB5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4394" w:type="dxa"/>
          </w:tcPr>
          <w:p w14:paraId="28B9D90C" w14:textId="77777777" w:rsidR="00DA7BB5" w:rsidRPr="007066B0" w:rsidRDefault="00DA7BB5" w:rsidP="00DA7B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Из них: районного значения</w:t>
            </w:r>
          </w:p>
        </w:tc>
        <w:tc>
          <w:tcPr>
            <w:tcW w:w="1985" w:type="dxa"/>
          </w:tcPr>
          <w:p w14:paraId="7CC869E3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414" w:type="dxa"/>
          </w:tcPr>
          <w:p w14:paraId="2F932313" w14:textId="7E132934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14:paraId="3AB56240" w14:textId="5E362916" w:rsidR="00DA7BB5" w:rsidRPr="000C67E1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C67E1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</w:tr>
      <w:tr w:rsidR="00DA7BB5" w:rsidRPr="007066B0" w14:paraId="0F9A5993" w14:textId="77777777" w:rsidTr="008605F0">
        <w:trPr>
          <w:jc w:val="center"/>
        </w:trPr>
        <w:tc>
          <w:tcPr>
            <w:tcW w:w="809" w:type="dxa"/>
          </w:tcPr>
          <w:p w14:paraId="64967BFC" w14:textId="77777777" w:rsidR="00DA7BB5" w:rsidRPr="007066B0" w:rsidRDefault="00DA7BB5" w:rsidP="00DA7BB5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6.4.</w:t>
            </w:r>
          </w:p>
        </w:tc>
        <w:tc>
          <w:tcPr>
            <w:tcW w:w="4394" w:type="dxa"/>
          </w:tcPr>
          <w:p w14:paraId="7C1F6808" w14:textId="77777777" w:rsidR="00DA7BB5" w:rsidRPr="007066B0" w:rsidRDefault="00DA7BB5" w:rsidP="00DA7B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поселкового значения</w:t>
            </w:r>
          </w:p>
        </w:tc>
        <w:tc>
          <w:tcPr>
            <w:tcW w:w="1985" w:type="dxa"/>
          </w:tcPr>
          <w:p w14:paraId="5BE6F3EA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414" w:type="dxa"/>
          </w:tcPr>
          <w:p w14:paraId="46283F55" w14:textId="41F09061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14:paraId="11128C3A" w14:textId="74AFF11B" w:rsidR="00DA7BB5" w:rsidRPr="000C67E1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C67E1">
              <w:rPr>
                <w:rFonts w:ascii="Times New Roman" w:hAnsi="Times New Roman"/>
                <w:color w:val="FF0000"/>
                <w:sz w:val="24"/>
                <w:szCs w:val="24"/>
              </w:rPr>
              <w:t>0,</w:t>
            </w:r>
            <w:r w:rsidR="000338E4">
              <w:rPr>
                <w:rFonts w:ascii="Times New Roman" w:hAnsi="Times New Roman"/>
                <w:color w:val="FF0000"/>
                <w:sz w:val="24"/>
                <w:szCs w:val="24"/>
              </w:rPr>
              <w:t>50</w:t>
            </w:r>
          </w:p>
        </w:tc>
      </w:tr>
      <w:tr w:rsidR="00DA7BB5" w:rsidRPr="007066B0" w14:paraId="3423C982" w14:textId="77777777" w:rsidTr="008605F0">
        <w:trPr>
          <w:jc w:val="center"/>
        </w:trPr>
        <w:tc>
          <w:tcPr>
            <w:tcW w:w="809" w:type="dxa"/>
          </w:tcPr>
          <w:p w14:paraId="2F6B2156" w14:textId="77777777" w:rsidR="00DA7BB5" w:rsidRPr="007066B0" w:rsidRDefault="00DA7BB5" w:rsidP="00DA7BB5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6.5.</w:t>
            </w:r>
          </w:p>
        </w:tc>
        <w:tc>
          <w:tcPr>
            <w:tcW w:w="4394" w:type="dxa"/>
          </w:tcPr>
          <w:p w14:paraId="3BEABE47" w14:textId="77777777" w:rsidR="00DA7BB5" w:rsidRPr="007066B0" w:rsidRDefault="00DA7BB5" w:rsidP="00DA7B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 Улицы и проезды местного значения</w:t>
            </w:r>
          </w:p>
        </w:tc>
        <w:tc>
          <w:tcPr>
            <w:tcW w:w="1985" w:type="dxa"/>
          </w:tcPr>
          <w:p w14:paraId="3792820F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414" w:type="dxa"/>
          </w:tcPr>
          <w:p w14:paraId="0A94523E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14:paraId="7723D15D" w14:textId="1472DB40" w:rsidR="00DA7BB5" w:rsidRPr="00932DFF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A7BB5" w:rsidRPr="007066B0" w14:paraId="19A547B4" w14:textId="77777777" w:rsidTr="008605F0">
        <w:trPr>
          <w:jc w:val="center"/>
        </w:trPr>
        <w:tc>
          <w:tcPr>
            <w:tcW w:w="809" w:type="dxa"/>
          </w:tcPr>
          <w:p w14:paraId="5BF64948" w14:textId="77777777" w:rsidR="00DA7BB5" w:rsidRPr="007066B0" w:rsidRDefault="00DA7BB5" w:rsidP="00DA7BB5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6.6.</w:t>
            </w:r>
          </w:p>
        </w:tc>
        <w:tc>
          <w:tcPr>
            <w:tcW w:w="4394" w:type="dxa"/>
          </w:tcPr>
          <w:p w14:paraId="12662CD2" w14:textId="77777777" w:rsidR="00DA7BB5" w:rsidRPr="007066B0" w:rsidRDefault="00DA7BB5" w:rsidP="00DA7B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Стоянки для временного хранения легковых автомобилей, всего</w:t>
            </w:r>
          </w:p>
        </w:tc>
        <w:tc>
          <w:tcPr>
            <w:tcW w:w="1985" w:type="dxa"/>
          </w:tcPr>
          <w:p w14:paraId="74D229B6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маш./ мест</w:t>
            </w:r>
          </w:p>
        </w:tc>
        <w:tc>
          <w:tcPr>
            <w:tcW w:w="1414" w:type="dxa"/>
            <w:vAlign w:val="center"/>
          </w:tcPr>
          <w:p w14:paraId="3D971883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vAlign w:val="center"/>
          </w:tcPr>
          <w:p w14:paraId="68943AEB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A7BB5" w:rsidRPr="007066B0" w14:paraId="7EB98106" w14:textId="77777777" w:rsidTr="007066B0">
        <w:trPr>
          <w:jc w:val="center"/>
        </w:trPr>
        <w:tc>
          <w:tcPr>
            <w:tcW w:w="9838" w:type="dxa"/>
            <w:gridSpan w:val="5"/>
          </w:tcPr>
          <w:p w14:paraId="74BC814E" w14:textId="77777777" w:rsidR="00DA7BB5" w:rsidRPr="007066B0" w:rsidRDefault="00DA7BB5" w:rsidP="00DA7BB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66B0">
              <w:rPr>
                <w:rFonts w:ascii="Times New Roman" w:hAnsi="Times New Roman"/>
                <w:b/>
                <w:sz w:val="24"/>
                <w:szCs w:val="24"/>
              </w:rPr>
              <w:t>7. Инженерно-техническое обеспечение</w:t>
            </w:r>
          </w:p>
        </w:tc>
      </w:tr>
      <w:tr w:rsidR="00DA7BB5" w:rsidRPr="007066B0" w14:paraId="0BBB784D" w14:textId="77777777" w:rsidTr="008605F0">
        <w:trPr>
          <w:jc w:val="center"/>
        </w:trPr>
        <w:tc>
          <w:tcPr>
            <w:tcW w:w="809" w:type="dxa"/>
          </w:tcPr>
          <w:p w14:paraId="2D97AE67" w14:textId="77777777" w:rsidR="00DA7BB5" w:rsidRPr="007066B0" w:rsidRDefault="00DA7BB5" w:rsidP="00DA7BB5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4394" w:type="dxa"/>
          </w:tcPr>
          <w:p w14:paraId="2F0A7C90" w14:textId="77777777" w:rsidR="00DA7BB5" w:rsidRPr="007066B0" w:rsidRDefault="00DA7BB5" w:rsidP="00DA7B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Водопотребление</w:t>
            </w:r>
          </w:p>
        </w:tc>
        <w:tc>
          <w:tcPr>
            <w:tcW w:w="1985" w:type="dxa"/>
          </w:tcPr>
          <w:p w14:paraId="40595D4E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м</w:t>
            </w:r>
            <w:r w:rsidRPr="007066B0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7066B0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7066B0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7066B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4" w:type="dxa"/>
          </w:tcPr>
          <w:p w14:paraId="3F5D4DA1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14:paraId="79780096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DA7BB5" w:rsidRPr="007066B0" w14:paraId="211AE198" w14:textId="77777777" w:rsidTr="008605F0">
        <w:trPr>
          <w:jc w:val="center"/>
        </w:trPr>
        <w:tc>
          <w:tcPr>
            <w:tcW w:w="809" w:type="dxa"/>
          </w:tcPr>
          <w:p w14:paraId="3202D48D" w14:textId="77777777" w:rsidR="00DA7BB5" w:rsidRPr="007066B0" w:rsidRDefault="00DA7BB5" w:rsidP="00DA7BB5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lastRenderedPageBreak/>
              <w:t>7.2.</w:t>
            </w:r>
          </w:p>
        </w:tc>
        <w:tc>
          <w:tcPr>
            <w:tcW w:w="4394" w:type="dxa"/>
          </w:tcPr>
          <w:p w14:paraId="31A0F001" w14:textId="77777777" w:rsidR="00DA7BB5" w:rsidRPr="007066B0" w:rsidRDefault="00DA7BB5" w:rsidP="00DA7B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1985" w:type="dxa"/>
          </w:tcPr>
          <w:p w14:paraId="0624147C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м</w:t>
            </w:r>
            <w:r w:rsidRPr="007066B0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7066B0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7066B0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7066B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4" w:type="dxa"/>
          </w:tcPr>
          <w:p w14:paraId="31327C6A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14:paraId="78DBBE27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DA7BB5" w:rsidRPr="007066B0" w14:paraId="230A25DF" w14:textId="77777777" w:rsidTr="008605F0">
        <w:trPr>
          <w:jc w:val="center"/>
        </w:trPr>
        <w:tc>
          <w:tcPr>
            <w:tcW w:w="809" w:type="dxa"/>
          </w:tcPr>
          <w:p w14:paraId="1F4D4EC6" w14:textId="77777777" w:rsidR="00DA7BB5" w:rsidRPr="007066B0" w:rsidRDefault="00DA7BB5" w:rsidP="00DA7BB5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7.3.</w:t>
            </w:r>
          </w:p>
        </w:tc>
        <w:tc>
          <w:tcPr>
            <w:tcW w:w="4394" w:type="dxa"/>
          </w:tcPr>
          <w:p w14:paraId="73D3D180" w14:textId="77777777" w:rsidR="00DA7BB5" w:rsidRPr="007066B0" w:rsidRDefault="00DA7BB5" w:rsidP="00DA7B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Электропотребление</w:t>
            </w:r>
          </w:p>
        </w:tc>
        <w:tc>
          <w:tcPr>
            <w:tcW w:w="1985" w:type="dxa"/>
          </w:tcPr>
          <w:p w14:paraId="201917F5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кВт</w:t>
            </w:r>
          </w:p>
        </w:tc>
        <w:tc>
          <w:tcPr>
            <w:tcW w:w="1414" w:type="dxa"/>
          </w:tcPr>
          <w:p w14:paraId="7DB8E09A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14:paraId="388D628A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DA7BB5" w:rsidRPr="007066B0" w14:paraId="65FEB197" w14:textId="77777777" w:rsidTr="008605F0">
        <w:trPr>
          <w:jc w:val="center"/>
        </w:trPr>
        <w:tc>
          <w:tcPr>
            <w:tcW w:w="809" w:type="dxa"/>
          </w:tcPr>
          <w:p w14:paraId="575B9867" w14:textId="77777777" w:rsidR="00DA7BB5" w:rsidRPr="007066B0" w:rsidRDefault="00DA7BB5" w:rsidP="00DA7BB5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7.4.</w:t>
            </w:r>
          </w:p>
        </w:tc>
        <w:tc>
          <w:tcPr>
            <w:tcW w:w="4394" w:type="dxa"/>
          </w:tcPr>
          <w:p w14:paraId="6FF290B1" w14:textId="77777777" w:rsidR="00DA7BB5" w:rsidRPr="007066B0" w:rsidRDefault="00DA7BB5" w:rsidP="00DA7B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Расход газа</w:t>
            </w:r>
          </w:p>
        </w:tc>
        <w:tc>
          <w:tcPr>
            <w:tcW w:w="1985" w:type="dxa"/>
          </w:tcPr>
          <w:p w14:paraId="47A5B802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м</w:t>
            </w:r>
            <w:r w:rsidRPr="007066B0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7066B0">
              <w:rPr>
                <w:rFonts w:ascii="Times New Roman" w:hAnsi="Times New Roman"/>
                <w:sz w:val="24"/>
                <w:szCs w:val="24"/>
              </w:rPr>
              <w:t>/час.</w:t>
            </w:r>
          </w:p>
        </w:tc>
        <w:tc>
          <w:tcPr>
            <w:tcW w:w="1414" w:type="dxa"/>
          </w:tcPr>
          <w:p w14:paraId="3B90F92C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14:paraId="43B3DBA9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A7BB5" w:rsidRPr="007066B0" w14:paraId="6D83E782" w14:textId="77777777" w:rsidTr="007066B0">
        <w:trPr>
          <w:jc w:val="center"/>
        </w:trPr>
        <w:tc>
          <w:tcPr>
            <w:tcW w:w="9838" w:type="dxa"/>
            <w:gridSpan w:val="5"/>
          </w:tcPr>
          <w:p w14:paraId="76EFEDD4" w14:textId="77777777" w:rsidR="00DA7BB5" w:rsidRPr="007066B0" w:rsidRDefault="00DA7BB5" w:rsidP="00DA7BB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66B0">
              <w:rPr>
                <w:rFonts w:ascii="Times New Roman" w:hAnsi="Times New Roman"/>
                <w:b/>
                <w:sz w:val="24"/>
                <w:szCs w:val="24"/>
              </w:rPr>
              <w:t>8. Благоустройство территории</w:t>
            </w:r>
          </w:p>
        </w:tc>
      </w:tr>
      <w:tr w:rsidR="00DA7BB5" w:rsidRPr="007066B0" w14:paraId="7400233C" w14:textId="77777777" w:rsidTr="008605F0">
        <w:trPr>
          <w:jc w:val="center"/>
        </w:trPr>
        <w:tc>
          <w:tcPr>
            <w:tcW w:w="809" w:type="dxa"/>
          </w:tcPr>
          <w:p w14:paraId="78554C0D" w14:textId="77777777" w:rsidR="00DA7BB5" w:rsidRPr="007066B0" w:rsidRDefault="00DA7BB5" w:rsidP="00DA7BB5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4394" w:type="dxa"/>
          </w:tcPr>
          <w:p w14:paraId="7B53893A" w14:textId="77777777" w:rsidR="00DA7BB5" w:rsidRPr="007066B0" w:rsidRDefault="00DA7BB5" w:rsidP="00DA7B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Площадь территорий, требующих проведения специальных мероприятий по инженерной подготовке</w:t>
            </w:r>
          </w:p>
        </w:tc>
        <w:tc>
          <w:tcPr>
            <w:tcW w:w="1985" w:type="dxa"/>
          </w:tcPr>
          <w:p w14:paraId="4EC475AC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414" w:type="dxa"/>
          </w:tcPr>
          <w:p w14:paraId="61E32E36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14:paraId="6370A894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</w:tr>
      <w:tr w:rsidR="00DA7BB5" w:rsidRPr="007066B0" w14:paraId="7FD2FAC7" w14:textId="77777777" w:rsidTr="008605F0">
        <w:trPr>
          <w:jc w:val="center"/>
        </w:trPr>
        <w:tc>
          <w:tcPr>
            <w:tcW w:w="809" w:type="dxa"/>
          </w:tcPr>
          <w:p w14:paraId="44549D19" w14:textId="77777777" w:rsidR="00DA7BB5" w:rsidRPr="007066B0" w:rsidRDefault="00DA7BB5" w:rsidP="00DA7BB5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4394" w:type="dxa"/>
          </w:tcPr>
          <w:p w14:paraId="7D1B9BEC" w14:textId="77777777" w:rsidR="00DA7BB5" w:rsidRPr="007066B0" w:rsidRDefault="00DA7BB5" w:rsidP="00DA7B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Количество твердых бытовых отходов</w:t>
            </w:r>
          </w:p>
        </w:tc>
        <w:tc>
          <w:tcPr>
            <w:tcW w:w="1985" w:type="dxa"/>
          </w:tcPr>
          <w:p w14:paraId="2739B6C1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кг/год</w:t>
            </w:r>
          </w:p>
        </w:tc>
        <w:tc>
          <w:tcPr>
            <w:tcW w:w="1414" w:type="dxa"/>
          </w:tcPr>
          <w:p w14:paraId="6C24D411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14:paraId="5BE874BA" w14:textId="77777777" w:rsidR="00DA7BB5" w:rsidRPr="007066B0" w:rsidRDefault="00DA7BB5" w:rsidP="00DA7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14:paraId="5BEBA41F" w14:textId="77777777" w:rsidR="00C23B4F" w:rsidRPr="00885C75" w:rsidRDefault="00C23B4F" w:rsidP="00C23B4F">
      <w:pPr>
        <w:rPr>
          <w:rFonts w:ascii="Times New Roman" w:hAnsi="Times New Roman"/>
          <w:sz w:val="24"/>
          <w:szCs w:val="24"/>
        </w:rPr>
      </w:pPr>
    </w:p>
    <w:p w14:paraId="7A040E9A" w14:textId="77777777" w:rsidR="002170CE" w:rsidRDefault="002170CE" w:rsidP="001E65E3">
      <w:pPr>
        <w:rPr>
          <w:rFonts w:ascii="Times New Roman" w:hAnsi="Times New Roman"/>
          <w:sz w:val="28"/>
          <w:szCs w:val="28"/>
        </w:rPr>
      </w:pPr>
    </w:p>
    <w:p w14:paraId="08B125E1" w14:textId="77777777" w:rsidR="002170CE" w:rsidRDefault="002170CE" w:rsidP="001E65E3">
      <w:pPr>
        <w:rPr>
          <w:rFonts w:ascii="Times New Roman" w:hAnsi="Times New Roman"/>
          <w:sz w:val="28"/>
          <w:szCs w:val="28"/>
        </w:rPr>
      </w:pPr>
    </w:p>
    <w:p w14:paraId="0F06ED00" w14:textId="77777777" w:rsidR="002170CE" w:rsidRDefault="002170CE" w:rsidP="001E65E3">
      <w:pPr>
        <w:rPr>
          <w:rFonts w:ascii="Times New Roman" w:hAnsi="Times New Roman"/>
          <w:sz w:val="28"/>
          <w:szCs w:val="28"/>
        </w:rPr>
      </w:pPr>
    </w:p>
    <w:p w14:paraId="17BEDEB0" w14:textId="77777777" w:rsidR="0040553B" w:rsidRDefault="0040553B" w:rsidP="001E65E3">
      <w:pPr>
        <w:rPr>
          <w:rFonts w:ascii="Times New Roman" w:hAnsi="Times New Roman"/>
          <w:sz w:val="28"/>
          <w:szCs w:val="28"/>
        </w:rPr>
      </w:pPr>
    </w:p>
    <w:p w14:paraId="1071B692" w14:textId="77777777" w:rsidR="0040553B" w:rsidRDefault="0040553B" w:rsidP="001E65E3">
      <w:pPr>
        <w:rPr>
          <w:rFonts w:ascii="Times New Roman" w:hAnsi="Times New Roman"/>
          <w:sz w:val="28"/>
          <w:szCs w:val="28"/>
        </w:rPr>
      </w:pPr>
    </w:p>
    <w:p w14:paraId="7575AE17" w14:textId="77777777" w:rsidR="0040553B" w:rsidRDefault="0040553B" w:rsidP="001E65E3">
      <w:pPr>
        <w:rPr>
          <w:rFonts w:ascii="Times New Roman" w:hAnsi="Times New Roman"/>
          <w:sz w:val="28"/>
          <w:szCs w:val="28"/>
        </w:rPr>
      </w:pPr>
    </w:p>
    <w:p w14:paraId="3EA4AB41" w14:textId="77777777" w:rsidR="0040553B" w:rsidRDefault="0040553B" w:rsidP="001E65E3">
      <w:pPr>
        <w:rPr>
          <w:rFonts w:ascii="Times New Roman" w:hAnsi="Times New Roman"/>
          <w:sz w:val="28"/>
          <w:szCs w:val="28"/>
        </w:rPr>
      </w:pPr>
    </w:p>
    <w:p w14:paraId="4E4AC30A" w14:textId="77777777" w:rsidR="0040553B" w:rsidRDefault="0040553B" w:rsidP="001E65E3">
      <w:pPr>
        <w:rPr>
          <w:rFonts w:ascii="Times New Roman" w:hAnsi="Times New Roman"/>
          <w:sz w:val="28"/>
          <w:szCs w:val="28"/>
        </w:rPr>
      </w:pPr>
    </w:p>
    <w:p w14:paraId="25293C16" w14:textId="77777777" w:rsidR="0040553B" w:rsidRDefault="0040553B" w:rsidP="001E65E3">
      <w:pPr>
        <w:rPr>
          <w:rFonts w:ascii="Times New Roman" w:hAnsi="Times New Roman"/>
          <w:sz w:val="28"/>
          <w:szCs w:val="28"/>
        </w:rPr>
      </w:pPr>
    </w:p>
    <w:p w14:paraId="39F2EF96" w14:textId="77777777" w:rsidR="0040553B" w:rsidRDefault="0040553B" w:rsidP="001E65E3">
      <w:pPr>
        <w:rPr>
          <w:rFonts w:ascii="Times New Roman" w:hAnsi="Times New Roman"/>
          <w:sz w:val="28"/>
          <w:szCs w:val="28"/>
        </w:rPr>
      </w:pPr>
    </w:p>
    <w:p w14:paraId="37DE0DEE" w14:textId="23EB46A0" w:rsidR="0040553B" w:rsidRDefault="006A60B6" w:rsidP="001E65E3">
      <w:pPr>
        <w:rPr>
          <w:rFonts w:ascii="Times New Roman" w:hAnsi="Times New Roman"/>
          <w:sz w:val="28"/>
          <w:szCs w:val="28"/>
        </w:rPr>
      </w:pPr>
      <w:r>
        <w:rPr>
          <w:b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5168" behindDoc="0" locked="1" layoutInCell="1" allowOverlap="1" wp14:anchorId="3A201206" wp14:editId="6FC2EC2C">
                <wp:simplePos x="0" y="0"/>
                <wp:positionH relativeFrom="page">
                  <wp:posOffset>608330</wp:posOffset>
                </wp:positionH>
                <wp:positionV relativeFrom="page">
                  <wp:posOffset>300990</wp:posOffset>
                </wp:positionV>
                <wp:extent cx="6621145" cy="10161270"/>
                <wp:effectExtent l="0" t="0" r="8255" b="11430"/>
                <wp:wrapNone/>
                <wp:docPr id="3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1145" cy="10161270"/>
                          <a:chOff x="0" y="0"/>
                          <a:chExt cx="20000" cy="20000"/>
                        </a:xfrm>
                      </wpg:grpSpPr>
                      <wps:wsp>
                        <wps:cNvPr id="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69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92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93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94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95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96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B986108" w14:textId="77777777" w:rsidR="0057207A" w:rsidRPr="00542326" w:rsidRDefault="0057207A" w:rsidP="001009FE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97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1DF0CEF" w14:textId="77777777" w:rsidR="0057207A" w:rsidRPr="00EB45AA" w:rsidRDefault="0057207A" w:rsidP="001009F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98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C0F84D0" w14:textId="77777777" w:rsidR="0057207A" w:rsidRPr="00EB45AA" w:rsidRDefault="0057207A" w:rsidP="001009F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99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84A5AD1" w14:textId="77777777" w:rsidR="0057207A" w:rsidRPr="00EB45AA" w:rsidRDefault="0057207A" w:rsidP="001009F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00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844991B" w14:textId="77777777" w:rsidR="0057207A" w:rsidRPr="00EB45AA" w:rsidRDefault="0057207A" w:rsidP="001009F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01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5AEADD3" w14:textId="77777777" w:rsidR="0057207A" w:rsidRPr="00EB45AA" w:rsidRDefault="0057207A" w:rsidP="001009F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02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F166D10" w14:textId="04875744" w:rsidR="0057207A" w:rsidRPr="00542326" w:rsidRDefault="0057207A" w:rsidP="001009FE">
                              <w:pPr>
                                <w:jc w:val="center"/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03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D662D1C" w14:textId="77777777" w:rsidR="0057207A" w:rsidRPr="00FE178E" w:rsidRDefault="0057207A" w:rsidP="00FA0185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ППТ ОЧ</w:t>
                              </w:r>
                            </w:p>
                            <w:p w14:paraId="73DD4A42" w14:textId="77777777" w:rsidR="0057207A" w:rsidRPr="00EB45AA" w:rsidRDefault="0057207A" w:rsidP="001009F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A201206" id="_x0000_s1187" style="position:absolute;margin-left:47.9pt;margin-top:23.7pt;width:521.35pt;height:800.1pt;z-index:251655168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">
                <v:rect id="Rectangle 2" o:spid="_x0000_s1188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" filled="f" strokeweight="2pt"/>
                <v:line id="Line 3" o:spid="_x0000_s1189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" strokeweight="2pt"/>
                <v:line id="Line 4" o:spid="_x0000_s1190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" strokeweight="2pt"/>
                <v:line id="Line 5" o:spid="_x0000_s1191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Io3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E/j+&#10;Eg6Q6w8AAAD//wMAUEsBAi0AFAAGAAgAAAAhANvh9svuAAAAhQEAABMAAAAAAAAAAAAAAAAAAAAA&#10;AFtDb250ZW50X1R5cGVzXS54bWxQSwECLQAUAAYACAAAACEAWvQsW78AAAAVAQAACwAAAAAAAAAA&#10;AAAAAAAfAQAAX3JlbHMvLnJlbHNQSwECLQAUAAYACAAAACEAWriKN70AAADbAAAADwAAAAAAAAAA&#10;AAAAAAAHAgAAZHJzL2Rvd25yZXYueG1sUEsFBgAAAAADAAMAtwAAAPECAAAAAA==&#10;" strokeweight="2pt"/>
                <v:line id="Line 6" o:spid="_x0000_s1192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hRA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U/j+&#10;Eg6Q6w8AAAD//wMAUEsBAi0AFAAGAAgAAAAhANvh9svuAAAAhQEAABMAAAAAAAAAAAAAAAAAAAAA&#10;AFtDb250ZW50X1R5cGVzXS54bWxQSwECLQAUAAYACAAAACEAWvQsW78AAAAVAQAACwAAAAAAAAAA&#10;AAAAAAAfAQAAX3JlbHMvLnJlbHNQSwECLQAUAAYACAAAACEAqmoUQL0AAADbAAAADwAAAAAAAAAA&#10;AAAAAAAHAgAAZHJzL2Rvd25yZXYueG1sUEsFBgAAAAADAAMAtwAAAPECAAAAAA==&#10;" strokeweight="2pt"/>
                <v:line id="Line 7" o:spid="_x0000_s1193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" strokeweight="2pt"/>
                <v:line id="Line 8" o:spid="_x0000_s1194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" strokeweight="2pt"/>
                <v:line id="Line 9" o:spid="_x0000_s1195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" strokeweight="2pt"/>
                <v:line id="Line 10" o:spid="_x0000_s1196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" strokeweight="1pt"/>
                <v:line id="Line 11" o:spid="_x0000_s1197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" strokeweight="2pt"/>
                <v:line id="Line 12" o:spid="_x0000_s1198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" strokeweight="1pt"/>
                <v:rect id="Rectangle 13" o:spid="_x0000_s1199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" filled="f" stroked="f" strokeweight=".25pt">
                  <v:textbox inset="1pt,1pt,1pt,1pt">
                    <w:txbxContent>
                      <w:p w14:paraId="5B986108" w14:textId="77777777" w:rsidR="0057207A" w:rsidRPr="00542326" w:rsidRDefault="0057207A" w:rsidP="001009FE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200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" filled="f" stroked="f" strokeweight=".25pt">
                  <v:textbox inset="1pt,1pt,1pt,1pt">
                    <w:txbxContent>
                      <w:p w14:paraId="51DF0CEF" w14:textId="77777777" w:rsidR="0057207A" w:rsidRPr="00EB45AA" w:rsidRDefault="0057207A" w:rsidP="001009FE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201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" filled="f" stroked="f" strokeweight=".25pt">
                  <v:textbox inset="1pt,1pt,1pt,1pt">
                    <w:txbxContent>
                      <w:p w14:paraId="1C0F84D0" w14:textId="77777777" w:rsidR="0057207A" w:rsidRPr="00EB45AA" w:rsidRDefault="0057207A" w:rsidP="001009FE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202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" filled="f" stroked="f" strokeweight=".25pt">
                  <v:textbox inset="1pt,1pt,1pt,1pt">
                    <w:txbxContent>
                      <w:p w14:paraId="784A5AD1" w14:textId="77777777" w:rsidR="0057207A" w:rsidRPr="00EB45AA" w:rsidRDefault="0057207A" w:rsidP="001009FE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203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" filled="f" stroked="f" strokeweight=".25pt">
                  <v:textbox inset="1pt,1pt,1pt,1pt">
                    <w:txbxContent>
                      <w:p w14:paraId="0844991B" w14:textId="77777777" w:rsidR="0057207A" w:rsidRPr="00EB45AA" w:rsidRDefault="0057207A" w:rsidP="001009FE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204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" filled="f" stroked="f" strokeweight=".25pt">
                  <v:textbox inset="1pt,1pt,1pt,1pt">
                    <w:txbxContent>
                      <w:p w14:paraId="35AEADD3" w14:textId="77777777" w:rsidR="0057207A" w:rsidRPr="00EB45AA" w:rsidRDefault="0057207A" w:rsidP="001009FE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205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" filled="f" stroked="f" strokeweight=".25pt">
                  <v:textbox inset="1pt,1pt,1pt,1pt">
                    <w:txbxContent>
                      <w:p w14:paraId="3F166D10" w14:textId="04875744" w:rsidR="0057207A" w:rsidRPr="00542326" w:rsidRDefault="0057207A" w:rsidP="001009FE">
                        <w:pPr>
                          <w:jc w:val="center"/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</w:pPr>
                        <w:r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  <w:t>8</w:t>
                        </w:r>
                      </w:p>
                    </w:txbxContent>
                  </v:textbox>
                </v:rect>
                <v:rect id="Rectangle 20" o:spid="_x0000_s1206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" filled="f" stroked="f" strokeweight=".25pt">
                  <v:textbox inset="1pt,1pt,1pt,1pt">
                    <w:txbxContent>
                      <w:p w14:paraId="1D662D1C" w14:textId="77777777" w:rsidR="0057207A" w:rsidRPr="00FE178E" w:rsidRDefault="0057207A" w:rsidP="00FA0185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ППТ ОЧ</w:t>
                        </w:r>
                      </w:p>
                      <w:p w14:paraId="73DD4A42" w14:textId="77777777" w:rsidR="0057207A" w:rsidRPr="00EB45AA" w:rsidRDefault="0057207A" w:rsidP="001009FE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</w:p>
    <w:p w14:paraId="5CC94564" w14:textId="572B78E2" w:rsidR="002170CE" w:rsidRDefault="002170CE" w:rsidP="002170CE">
      <w:pPr>
        <w:jc w:val="center"/>
        <w:rPr>
          <w:rFonts w:ascii="Times New Roman" w:hAnsi="Times New Roman"/>
          <w:sz w:val="28"/>
          <w:szCs w:val="28"/>
        </w:rPr>
      </w:pPr>
    </w:p>
    <w:p w14:paraId="39C532E8" w14:textId="77777777" w:rsidR="00590D4A" w:rsidRDefault="00590D4A" w:rsidP="002170CE">
      <w:pPr>
        <w:jc w:val="center"/>
        <w:rPr>
          <w:rFonts w:ascii="Times New Roman" w:hAnsi="Times New Roman"/>
          <w:sz w:val="28"/>
          <w:szCs w:val="28"/>
        </w:rPr>
      </w:pPr>
    </w:p>
    <w:p w14:paraId="4B9EA9CC" w14:textId="77777777" w:rsidR="00590D4A" w:rsidRDefault="00590D4A" w:rsidP="002170CE">
      <w:pPr>
        <w:jc w:val="center"/>
        <w:rPr>
          <w:rFonts w:ascii="Times New Roman" w:hAnsi="Times New Roman"/>
          <w:sz w:val="28"/>
          <w:szCs w:val="28"/>
        </w:rPr>
      </w:pPr>
    </w:p>
    <w:p w14:paraId="05420B2D" w14:textId="77777777" w:rsidR="00590D4A" w:rsidRDefault="00590D4A" w:rsidP="002170CE">
      <w:pPr>
        <w:jc w:val="center"/>
        <w:rPr>
          <w:rFonts w:ascii="Times New Roman" w:hAnsi="Times New Roman"/>
          <w:sz w:val="28"/>
          <w:szCs w:val="28"/>
        </w:rPr>
      </w:pPr>
    </w:p>
    <w:p w14:paraId="6DF6098F" w14:textId="77777777" w:rsidR="00590D4A" w:rsidRDefault="00590D4A" w:rsidP="002170CE">
      <w:pPr>
        <w:jc w:val="center"/>
        <w:rPr>
          <w:rFonts w:ascii="Times New Roman" w:hAnsi="Times New Roman"/>
          <w:sz w:val="28"/>
          <w:szCs w:val="28"/>
        </w:rPr>
      </w:pPr>
    </w:p>
    <w:p w14:paraId="45336B7C" w14:textId="77777777" w:rsidR="00590D4A" w:rsidRDefault="00590D4A" w:rsidP="002170CE">
      <w:pPr>
        <w:jc w:val="center"/>
        <w:rPr>
          <w:rFonts w:ascii="Times New Roman" w:hAnsi="Times New Roman"/>
          <w:sz w:val="28"/>
          <w:szCs w:val="28"/>
        </w:rPr>
      </w:pPr>
    </w:p>
    <w:p w14:paraId="3E54C5C5" w14:textId="77777777" w:rsidR="00590D4A" w:rsidRDefault="00590D4A" w:rsidP="002170CE">
      <w:pPr>
        <w:jc w:val="center"/>
        <w:rPr>
          <w:rFonts w:ascii="Times New Roman" w:hAnsi="Times New Roman"/>
          <w:sz w:val="28"/>
          <w:szCs w:val="28"/>
        </w:rPr>
      </w:pPr>
    </w:p>
    <w:p w14:paraId="4361458D" w14:textId="77777777" w:rsidR="00590D4A" w:rsidRDefault="00590D4A" w:rsidP="002170CE">
      <w:pPr>
        <w:jc w:val="center"/>
        <w:rPr>
          <w:rFonts w:ascii="Times New Roman" w:hAnsi="Times New Roman"/>
          <w:sz w:val="28"/>
          <w:szCs w:val="28"/>
        </w:rPr>
      </w:pPr>
    </w:p>
    <w:p w14:paraId="323C0788" w14:textId="77777777" w:rsidR="00590D4A" w:rsidRDefault="00590D4A" w:rsidP="002170CE">
      <w:pPr>
        <w:jc w:val="center"/>
        <w:rPr>
          <w:rFonts w:ascii="Times New Roman" w:hAnsi="Times New Roman"/>
          <w:sz w:val="28"/>
          <w:szCs w:val="28"/>
        </w:rPr>
      </w:pPr>
    </w:p>
    <w:p w14:paraId="5E23687B" w14:textId="77777777" w:rsidR="00590D4A" w:rsidRDefault="00590D4A" w:rsidP="002170CE">
      <w:pPr>
        <w:jc w:val="center"/>
        <w:rPr>
          <w:rFonts w:ascii="Times New Roman" w:hAnsi="Times New Roman"/>
          <w:sz w:val="28"/>
          <w:szCs w:val="28"/>
        </w:rPr>
      </w:pPr>
    </w:p>
    <w:p w14:paraId="44B65D52" w14:textId="77777777" w:rsidR="00590D4A" w:rsidRDefault="00590D4A" w:rsidP="002170CE">
      <w:pPr>
        <w:jc w:val="center"/>
        <w:rPr>
          <w:rFonts w:ascii="Times New Roman" w:hAnsi="Times New Roman"/>
          <w:sz w:val="28"/>
          <w:szCs w:val="28"/>
        </w:rPr>
      </w:pPr>
    </w:p>
    <w:p w14:paraId="251A67A4" w14:textId="77777777" w:rsidR="00590D4A" w:rsidRDefault="00590D4A" w:rsidP="002170CE">
      <w:pPr>
        <w:jc w:val="center"/>
        <w:rPr>
          <w:rFonts w:ascii="Times New Roman" w:hAnsi="Times New Roman"/>
          <w:sz w:val="28"/>
          <w:szCs w:val="28"/>
        </w:rPr>
      </w:pPr>
    </w:p>
    <w:p w14:paraId="79C6EACC" w14:textId="77777777" w:rsidR="00590D4A" w:rsidRDefault="00590D4A" w:rsidP="002170CE">
      <w:pPr>
        <w:jc w:val="center"/>
        <w:rPr>
          <w:rFonts w:ascii="Times New Roman" w:hAnsi="Times New Roman"/>
          <w:sz w:val="28"/>
          <w:szCs w:val="28"/>
        </w:rPr>
      </w:pPr>
    </w:p>
    <w:p w14:paraId="7DE7D106" w14:textId="77777777" w:rsidR="00590D4A" w:rsidRDefault="00590D4A" w:rsidP="002170CE">
      <w:pPr>
        <w:jc w:val="center"/>
        <w:rPr>
          <w:rFonts w:ascii="Times New Roman" w:hAnsi="Times New Roman"/>
          <w:sz w:val="28"/>
          <w:szCs w:val="28"/>
        </w:rPr>
      </w:pPr>
    </w:p>
    <w:p w14:paraId="6BF2E712" w14:textId="77777777" w:rsidR="00590D4A" w:rsidRDefault="00590D4A" w:rsidP="002170CE">
      <w:pPr>
        <w:jc w:val="center"/>
        <w:rPr>
          <w:rFonts w:ascii="Times New Roman" w:hAnsi="Times New Roman"/>
          <w:sz w:val="28"/>
          <w:szCs w:val="28"/>
        </w:rPr>
      </w:pPr>
    </w:p>
    <w:p w14:paraId="32748064" w14:textId="77777777" w:rsidR="00590D4A" w:rsidRDefault="00590D4A" w:rsidP="002170CE">
      <w:pPr>
        <w:jc w:val="center"/>
        <w:rPr>
          <w:rFonts w:ascii="Times New Roman" w:hAnsi="Times New Roman"/>
          <w:sz w:val="28"/>
          <w:szCs w:val="28"/>
        </w:rPr>
      </w:pPr>
    </w:p>
    <w:p w14:paraId="02A44CCD" w14:textId="77777777" w:rsidR="00A20FB3" w:rsidRDefault="00A20FB3" w:rsidP="002170CE">
      <w:pPr>
        <w:jc w:val="center"/>
        <w:rPr>
          <w:rFonts w:ascii="Times New Roman" w:hAnsi="Times New Roman"/>
          <w:sz w:val="28"/>
          <w:szCs w:val="28"/>
        </w:rPr>
      </w:pPr>
    </w:p>
    <w:p w14:paraId="3077F6AE" w14:textId="77777777" w:rsidR="00F403F8" w:rsidRPr="008C301B" w:rsidRDefault="002170CE" w:rsidP="002170CE">
      <w:pPr>
        <w:jc w:val="center"/>
        <w:rPr>
          <w:rFonts w:ascii="Times New Roman" w:hAnsi="Times New Roman"/>
          <w:b/>
          <w:sz w:val="28"/>
          <w:szCs w:val="28"/>
        </w:rPr>
      </w:pPr>
      <w:r w:rsidRPr="008C301B">
        <w:rPr>
          <w:rFonts w:ascii="Times New Roman" w:hAnsi="Times New Roman"/>
          <w:b/>
          <w:sz w:val="28"/>
          <w:szCs w:val="28"/>
        </w:rPr>
        <w:t>Графическая часть</w:t>
      </w:r>
    </w:p>
    <w:sectPr w:rsidR="00F403F8" w:rsidRPr="008C301B" w:rsidSect="00077D4D">
      <w:pgSz w:w="11906" w:h="16838"/>
      <w:pgMar w:top="851" w:right="849" w:bottom="170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546BFD" w14:textId="77777777" w:rsidR="0063078B" w:rsidRDefault="0063078B" w:rsidP="00BB1239">
      <w:pPr>
        <w:spacing w:after="0" w:line="240" w:lineRule="auto"/>
      </w:pPr>
      <w:r>
        <w:separator/>
      </w:r>
    </w:p>
  </w:endnote>
  <w:endnote w:type="continuationSeparator" w:id="0">
    <w:p w14:paraId="6AC25DB5" w14:textId="77777777" w:rsidR="0063078B" w:rsidRDefault="0063078B" w:rsidP="00BB12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G Times (WR)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OST type B">
    <w:altName w:val="Microsoft YaHei"/>
    <w:charset w:val="CC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BCF0A3" w14:textId="77777777" w:rsidR="0063078B" w:rsidRDefault="0063078B" w:rsidP="00BB1239">
      <w:pPr>
        <w:spacing w:after="0" w:line="240" w:lineRule="auto"/>
      </w:pPr>
      <w:r>
        <w:separator/>
      </w:r>
    </w:p>
  </w:footnote>
  <w:footnote w:type="continuationSeparator" w:id="0">
    <w:p w14:paraId="3FF1A52F" w14:textId="77777777" w:rsidR="0063078B" w:rsidRDefault="0063078B" w:rsidP="00BB12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82A4B"/>
    <w:multiLevelType w:val="hybridMultilevel"/>
    <w:tmpl w:val="A83CABF6"/>
    <w:lvl w:ilvl="0" w:tplc="1278CB5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4573BEF"/>
    <w:multiLevelType w:val="multilevel"/>
    <w:tmpl w:val="EC669E7A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23"/>
        </w:tabs>
        <w:ind w:left="112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06"/>
        </w:tabs>
        <w:ind w:left="20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49"/>
        </w:tabs>
        <w:ind w:left="26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52"/>
        </w:tabs>
        <w:ind w:left="36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95"/>
        </w:tabs>
        <w:ind w:left="4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98"/>
        </w:tabs>
        <w:ind w:left="52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41"/>
        </w:tabs>
        <w:ind w:left="59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44"/>
        </w:tabs>
        <w:ind w:left="6944" w:hanging="1800"/>
      </w:pPr>
      <w:rPr>
        <w:rFonts w:hint="default"/>
      </w:rPr>
    </w:lvl>
  </w:abstractNum>
  <w:abstractNum w:abstractNumId="2">
    <w:nsid w:val="122F5033"/>
    <w:multiLevelType w:val="hybridMultilevel"/>
    <w:tmpl w:val="C4907422"/>
    <w:lvl w:ilvl="0" w:tplc="384C0428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67"/>
        </w:tabs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87"/>
        </w:tabs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07"/>
        </w:tabs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27"/>
        </w:tabs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47"/>
        </w:tabs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67"/>
        </w:tabs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87"/>
        </w:tabs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07"/>
        </w:tabs>
        <w:ind w:left="7407" w:hanging="180"/>
      </w:pPr>
    </w:lvl>
  </w:abstractNum>
  <w:abstractNum w:abstractNumId="3">
    <w:nsid w:val="12C25B2C"/>
    <w:multiLevelType w:val="hybridMultilevel"/>
    <w:tmpl w:val="4BC40B78"/>
    <w:lvl w:ilvl="0" w:tplc="660661D2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">
    <w:nsid w:val="1744386C"/>
    <w:multiLevelType w:val="multilevel"/>
    <w:tmpl w:val="952413A0"/>
    <w:lvl w:ilvl="0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5">
    <w:nsid w:val="189C5C60"/>
    <w:multiLevelType w:val="hybridMultilevel"/>
    <w:tmpl w:val="2CB2F6A6"/>
    <w:lvl w:ilvl="0" w:tplc="3DEAB4A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8DA2923"/>
    <w:multiLevelType w:val="hybridMultilevel"/>
    <w:tmpl w:val="5EF8B3FC"/>
    <w:lvl w:ilvl="0" w:tplc="3AD684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B7040AD"/>
    <w:multiLevelType w:val="hybridMultilevel"/>
    <w:tmpl w:val="BD363A36"/>
    <w:lvl w:ilvl="0" w:tplc="C19AA9B2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8">
    <w:nsid w:val="1BA006E5"/>
    <w:multiLevelType w:val="hybridMultilevel"/>
    <w:tmpl w:val="D9286F92"/>
    <w:lvl w:ilvl="0" w:tplc="04190005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9"/>
        </w:tabs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9"/>
        </w:tabs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9"/>
        </w:tabs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9"/>
        </w:tabs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9"/>
        </w:tabs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9"/>
        </w:tabs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9"/>
        </w:tabs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9"/>
        </w:tabs>
        <w:ind w:left="7909" w:hanging="360"/>
      </w:pPr>
      <w:rPr>
        <w:rFonts w:ascii="Wingdings" w:hAnsi="Wingdings" w:hint="default"/>
      </w:rPr>
    </w:lvl>
  </w:abstractNum>
  <w:abstractNum w:abstractNumId="9">
    <w:nsid w:val="1EDC0403"/>
    <w:multiLevelType w:val="multilevel"/>
    <w:tmpl w:val="B2E6B38A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8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69" w:hanging="2160"/>
      </w:pPr>
      <w:rPr>
        <w:rFonts w:hint="default"/>
      </w:rPr>
    </w:lvl>
  </w:abstractNum>
  <w:abstractNum w:abstractNumId="10">
    <w:nsid w:val="23EA1169"/>
    <w:multiLevelType w:val="hybridMultilevel"/>
    <w:tmpl w:val="AB3EF544"/>
    <w:lvl w:ilvl="0" w:tplc="181091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66818CB"/>
    <w:multiLevelType w:val="hybridMultilevel"/>
    <w:tmpl w:val="01E88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CF37F5"/>
    <w:multiLevelType w:val="hybridMultilevel"/>
    <w:tmpl w:val="5450DB4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2B290575"/>
    <w:multiLevelType w:val="hybridMultilevel"/>
    <w:tmpl w:val="0FD4916E"/>
    <w:lvl w:ilvl="0" w:tplc="0419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14">
    <w:nsid w:val="2B3F4BF1"/>
    <w:multiLevelType w:val="hybridMultilevel"/>
    <w:tmpl w:val="3A5EA06A"/>
    <w:lvl w:ilvl="0" w:tplc="0419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15">
    <w:nsid w:val="2D55441C"/>
    <w:multiLevelType w:val="multilevel"/>
    <w:tmpl w:val="40A465D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83"/>
        </w:tabs>
        <w:ind w:left="1183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006"/>
        </w:tabs>
        <w:ind w:left="20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49"/>
        </w:tabs>
        <w:ind w:left="26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2"/>
        </w:tabs>
        <w:ind w:left="3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5"/>
        </w:tabs>
        <w:ind w:left="42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98"/>
        </w:tabs>
        <w:ind w:left="52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41"/>
        </w:tabs>
        <w:ind w:left="59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44"/>
        </w:tabs>
        <w:ind w:left="6944" w:hanging="1800"/>
      </w:pPr>
      <w:rPr>
        <w:rFonts w:hint="default"/>
      </w:rPr>
    </w:lvl>
  </w:abstractNum>
  <w:abstractNum w:abstractNumId="16">
    <w:nsid w:val="3C0E1DED"/>
    <w:multiLevelType w:val="hybridMultilevel"/>
    <w:tmpl w:val="77267358"/>
    <w:lvl w:ilvl="0" w:tplc="0419000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17">
    <w:nsid w:val="3D246093"/>
    <w:multiLevelType w:val="hybridMultilevel"/>
    <w:tmpl w:val="D8189FD0"/>
    <w:lvl w:ilvl="0" w:tplc="EEE800A4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6"/>
        </w:tabs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18">
    <w:nsid w:val="3FF14EF6"/>
    <w:multiLevelType w:val="hybridMultilevel"/>
    <w:tmpl w:val="1CBCB74E"/>
    <w:lvl w:ilvl="0" w:tplc="AF12B964">
      <w:start w:val="1"/>
      <w:numFmt w:val="decimal"/>
      <w:lvlText w:val="%1."/>
      <w:lvlJc w:val="left"/>
      <w:pPr>
        <w:ind w:left="19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9">
    <w:nsid w:val="49C4393B"/>
    <w:multiLevelType w:val="hybridMultilevel"/>
    <w:tmpl w:val="854A0134"/>
    <w:lvl w:ilvl="0" w:tplc="04190005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9"/>
        </w:tabs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9"/>
        </w:tabs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9"/>
        </w:tabs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9"/>
        </w:tabs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9"/>
        </w:tabs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9"/>
        </w:tabs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9"/>
        </w:tabs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9"/>
        </w:tabs>
        <w:ind w:left="7909" w:hanging="360"/>
      </w:pPr>
      <w:rPr>
        <w:rFonts w:ascii="Wingdings" w:hAnsi="Wingdings" w:hint="default"/>
      </w:rPr>
    </w:lvl>
  </w:abstractNum>
  <w:abstractNum w:abstractNumId="20">
    <w:nsid w:val="4EC92AAF"/>
    <w:multiLevelType w:val="hybridMultilevel"/>
    <w:tmpl w:val="1CBCB74E"/>
    <w:lvl w:ilvl="0" w:tplc="AF12B964">
      <w:start w:val="1"/>
      <w:numFmt w:val="decimal"/>
      <w:lvlText w:val="%1."/>
      <w:lvlJc w:val="left"/>
      <w:pPr>
        <w:ind w:left="19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1">
    <w:nsid w:val="4EE44E1A"/>
    <w:multiLevelType w:val="hybridMultilevel"/>
    <w:tmpl w:val="74401E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062886"/>
    <w:multiLevelType w:val="hybridMultilevel"/>
    <w:tmpl w:val="952413A0"/>
    <w:lvl w:ilvl="0" w:tplc="0419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23">
    <w:nsid w:val="5A12332F"/>
    <w:multiLevelType w:val="multilevel"/>
    <w:tmpl w:val="E250B08E"/>
    <w:lvl w:ilvl="0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887"/>
        </w:tabs>
        <w:ind w:left="1887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07"/>
        </w:tabs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7"/>
        </w:tabs>
        <w:ind w:left="20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67"/>
        </w:tabs>
        <w:ind w:left="23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7"/>
        </w:tabs>
        <w:ind w:left="236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7"/>
        </w:tabs>
        <w:ind w:left="272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7"/>
        </w:tabs>
        <w:ind w:left="27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7"/>
        </w:tabs>
        <w:ind w:left="3087" w:hanging="1800"/>
      </w:pPr>
      <w:rPr>
        <w:rFonts w:hint="default"/>
      </w:rPr>
    </w:lvl>
  </w:abstractNum>
  <w:abstractNum w:abstractNumId="24">
    <w:nsid w:val="61233E0C"/>
    <w:multiLevelType w:val="hybridMultilevel"/>
    <w:tmpl w:val="C87E282C"/>
    <w:lvl w:ilvl="0" w:tplc="0786E6B2">
      <w:start w:val="1"/>
      <w:numFmt w:val="decimal"/>
      <w:lvlText w:val="%1."/>
      <w:lvlJc w:val="left"/>
      <w:pPr>
        <w:ind w:left="28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25">
    <w:nsid w:val="63A03718"/>
    <w:multiLevelType w:val="hybridMultilevel"/>
    <w:tmpl w:val="625245AC"/>
    <w:lvl w:ilvl="0" w:tplc="836EA4D8">
      <w:start w:val="1"/>
      <w:numFmt w:val="decimal"/>
      <w:lvlText w:val="%1."/>
      <w:lvlJc w:val="left"/>
      <w:pPr>
        <w:ind w:left="178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6">
    <w:nsid w:val="64BD7795"/>
    <w:multiLevelType w:val="hybridMultilevel"/>
    <w:tmpl w:val="CC58DF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212128"/>
    <w:multiLevelType w:val="hybridMultilevel"/>
    <w:tmpl w:val="C248C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2B4010"/>
    <w:multiLevelType w:val="hybridMultilevel"/>
    <w:tmpl w:val="5EF8B3FC"/>
    <w:lvl w:ilvl="0" w:tplc="3AD684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C3503DF"/>
    <w:multiLevelType w:val="hybridMultilevel"/>
    <w:tmpl w:val="CDD4D8FC"/>
    <w:lvl w:ilvl="0" w:tplc="D5CEB906">
      <w:start w:val="1"/>
      <w:numFmt w:val="decimal"/>
      <w:lvlText w:val="%1."/>
      <w:lvlJc w:val="left"/>
      <w:pPr>
        <w:ind w:left="25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29" w:hanging="360"/>
      </w:pPr>
    </w:lvl>
    <w:lvl w:ilvl="2" w:tplc="0419001B" w:tentative="1">
      <w:start w:val="1"/>
      <w:numFmt w:val="lowerRoman"/>
      <w:lvlText w:val="%3."/>
      <w:lvlJc w:val="right"/>
      <w:pPr>
        <w:ind w:left="3949" w:hanging="180"/>
      </w:pPr>
    </w:lvl>
    <w:lvl w:ilvl="3" w:tplc="0419000F" w:tentative="1">
      <w:start w:val="1"/>
      <w:numFmt w:val="decimal"/>
      <w:lvlText w:val="%4."/>
      <w:lvlJc w:val="left"/>
      <w:pPr>
        <w:ind w:left="4669" w:hanging="360"/>
      </w:pPr>
    </w:lvl>
    <w:lvl w:ilvl="4" w:tplc="04190019" w:tentative="1">
      <w:start w:val="1"/>
      <w:numFmt w:val="lowerLetter"/>
      <w:lvlText w:val="%5."/>
      <w:lvlJc w:val="left"/>
      <w:pPr>
        <w:ind w:left="5389" w:hanging="360"/>
      </w:pPr>
    </w:lvl>
    <w:lvl w:ilvl="5" w:tplc="0419001B" w:tentative="1">
      <w:start w:val="1"/>
      <w:numFmt w:val="lowerRoman"/>
      <w:lvlText w:val="%6."/>
      <w:lvlJc w:val="right"/>
      <w:pPr>
        <w:ind w:left="6109" w:hanging="180"/>
      </w:pPr>
    </w:lvl>
    <w:lvl w:ilvl="6" w:tplc="0419000F" w:tentative="1">
      <w:start w:val="1"/>
      <w:numFmt w:val="decimal"/>
      <w:lvlText w:val="%7."/>
      <w:lvlJc w:val="left"/>
      <w:pPr>
        <w:ind w:left="6829" w:hanging="360"/>
      </w:pPr>
    </w:lvl>
    <w:lvl w:ilvl="7" w:tplc="04190019" w:tentative="1">
      <w:start w:val="1"/>
      <w:numFmt w:val="lowerLetter"/>
      <w:lvlText w:val="%8."/>
      <w:lvlJc w:val="left"/>
      <w:pPr>
        <w:ind w:left="7549" w:hanging="360"/>
      </w:pPr>
    </w:lvl>
    <w:lvl w:ilvl="8" w:tplc="041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30">
    <w:nsid w:val="6F74058D"/>
    <w:multiLevelType w:val="hybridMultilevel"/>
    <w:tmpl w:val="9C22630C"/>
    <w:lvl w:ilvl="0" w:tplc="0419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31">
    <w:nsid w:val="7E294357"/>
    <w:multiLevelType w:val="hybridMultilevel"/>
    <w:tmpl w:val="B92C5ED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5"/>
  </w:num>
  <w:num w:numId="3">
    <w:abstractNumId w:val="9"/>
  </w:num>
  <w:num w:numId="4">
    <w:abstractNumId w:val="20"/>
  </w:num>
  <w:num w:numId="5">
    <w:abstractNumId w:val="21"/>
  </w:num>
  <w:num w:numId="6">
    <w:abstractNumId w:val="18"/>
  </w:num>
  <w:num w:numId="7">
    <w:abstractNumId w:val="6"/>
  </w:num>
  <w:num w:numId="8">
    <w:abstractNumId w:val="28"/>
  </w:num>
  <w:num w:numId="9">
    <w:abstractNumId w:val="27"/>
  </w:num>
  <w:num w:numId="10">
    <w:abstractNumId w:val="7"/>
  </w:num>
  <w:num w:numId="11">
    <w:abstractNumId w:val="29"/>
  </w:num>
  <w:num w:numId="12">
    <w:abstractNumId w:val="24"/>
  </w:num>
  <w:num w:numId="13">
    <w:abstractNumId w:val="31"/>
  </w:num>
  <w:num w:numId="14">
    <w:abstractNumId w:val="5"/>
  </w:num>
  <w:num w:numId="15">
    <w:abstractNumId w:val="10"/>
  </w:num>
  <w:num w:numId="16">
    <w:abstractNumId w:val="16"/>
  </w:num>
  <w:num w:numId="17">
    <w:abstractNumId w:val="2"/>
  </w:num>
  <w:num w:numId="18">
    <w:abstractNumId w:val="1"/>
  </w:num>
  <w:num w:numId="19">
    <w:abstractNumId w:val="12"/>
  </w:num>
  <w:num w:numId="20">
    <w:abstractNumId w:val="15"/>
  </w:num>
  <w:num w:numId="21">
    <w:abstractNumId w:val="0"/>
  </w:num>
  <w:num w:numId="22">
    <w:abstractNumId w:val="8"/>
  </w:num>
  <w:num w:numId="23">
    <w:abstractNumId w:val="19"/>
  </w:num>
  <w:num w:numId="24">
    <w:abstractNumId w:val="13"/>
  </w:num>
  <w:num w:numId="25">
    <w:abstractNumId w:val="17"/>
  </w:num>
  <w:num w:numId="26">
    <w:abstractNumId w:val="14"/>
  </w:num>
  <w:num w:numId="27">
    <w:abstractNumId w:val="30"/>
  </w:num>
  <w:num w:numId="28">
    <w:abstractNumId w:val="22"/>
  </w:num>
  <w:num w:numId="29">
    <w:abstractNumId w:val="4"/>
  </w:num>
  <w:num w:numId="30">
    <w:abstractNumId w:val="23"/>
  </w:num>
  <w:num w:numId="31">
    <w:abstractNumId w:val="3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5F0"/>
    <w:rsid w:val="00016471"/>
    <w:rsid w:val="00023ACC"/>
    <w:rsid w:val="00026C53"/>
    <w:rsid w:val="00030093"/>
    <w:rsid w:val="00031F37"/>
    <w:rsid w:val="000338E4"/>
    <w:rsid w:val="00042413"/>
    <w:rsid w:val="00052821"/>
    <w:rsid w:val="0005503B"/>
    <w:rsid w:val="0006096B"/>
    <w:rsid w:val="00077D2A"/>
    <w:rsid w:val="00077D4D"/>
    <w:rsid w:val="00084C8C"/>
    <w:rsid w:val="00085411"/>
    <w:rsid w:val="000C55B7"/>
    <w:rsid w:val="000C67E1"/>
    <w:rsid w:val="000E7CA5"/>
    <w:rsid w:val="001009FE"/>
    <w:rsid w:val="0010532C"/>
    <w:rsid w:val="001127B3"/>
    <w:rsid w:val="00124DB9"/>
    <w:rsid w:val="00126E6C"/>
    <w:rsid w:val="00144874"/>
    <w:rsid w:val="0016019C"/>
    <w:rsid w:val="001635F7"/>
    <w:rsid w:val="00191580"/>
    <w:rsid w:val="001A41A8"/>
    <w:rsid w:val="001A650B"/>
    <w:rsid w:val="001B1314"/>
    <w:rsid w:val="001B59C4"/>
    <w:rsid w:val="001C6E0C"/>
    <w:rsid w:val="001E525E"/>
    <w:rsid w:val="001E65E3"/>
    <w:rsid w:val="001F21EA"/>
    <w:rsid w:val="001F6E46"/>
    <w:rsid w:val="00200C62"/>
    <w:rsid w:val="00211420"/>
    <w:rsid w:val="002145D2"/>
    <w:rsid w:val="00215DB5"/>
    <w:rsid w:val="002170CE"/>
    <w:rsid w:val="002178F9"/>
    <w:rsid w:val="00220365"/>
    <w:rsid w:val="00236E72"/>
    <w:rsid w:val="00253EE4"/>
    <w:rsid w:val="00273845"/>
    <w:rsid w:val="0028286C"/>
    <w:rsid w:val="002A4267"/>
    <w:rsid w:val="002A53EA"/>
    <w:rsid w:val="002A5FFE"/>
    <w:rsid w:val="002A6BB1"/>
    <w:rsid w:val="002B3FCC"/>
    <w:rsid w:val="002B74F5"/>
    <w:rsid w:val="002C2A46"/>
    <w:rsid w:val="002C2C30"/>
    <w:rsid w:val="002C4510"/>
    <w:rsid w:val="002D22D2"/>
    <w:rsid w:val="002D775A"/>
    <w:rsid w:val="003165D2"/>
    <w:rsid w:val="003207A4"/>
    <w:rsid w:val="00323A4E"/>
    <w:rsid w:val="00331AD3"/>
    <w:rsid w:val="003438D2"/>
    <w:rsid w:val="00354D73"/>
    <w:rsid w:val="00355DF6"/>
    <w:rsid w:val="00367CFD"/>
    <w:rsid w:val="00380429"/>
    <w:rsid w:val="00390B4F"/>
    <w:rsid w:val="00396DB7"/>
    <w:rsid w:val="003A6BE7"/>
    <w:rsid w:val="003B73FE"/>
    <w:rsid w:val="003B7773"/>
    <w:rsid w:val="003C7804"/>
    <w:rsid w:val="003E20DD"/>
    <w:rsid w:val="003F5F94"/>
    <w:rsid w:val="003F6D09"/>
    <w:rsid w:val="0040553B"/>
    <w:rsid w:val="00416B2A"/>
    <w:rsid w:val="00423490"/>
    <w:rsid w:val="00450D24"/>
    <w:rsid w:val="004631DA"/>
    <w:rsid w:val="004662A9"/>
    <w:rsid w:val="0049254A"/>
    <w:rsid w:val="00493B32"/>
    <w:rsid w:val="004B0751"/>
    <w:rsid w:val="004D7612"/>
    <w:rsid w:val="004D7C3F"/>
    <w:rsid w:val="004E3555"/>
    <w:rsid w:val="004E6A09"/>
    <w:rsid w:val="004E6B3C"/>
    <w:rsid w:val="004F477F"/>
    <w:rsid w:val="004F65DC"/>
    <w:rsid w:val="00504B3D"/>
    <w:rsid w:val="00505D08"/>
    <w:rsid w:val="00527B31"/>
    <w:rsid w:val="005323CD"/>
    <w:rsid w:val="0057207A"/>
    <w:rsid w:val="00580F10"/>
    <w:rsid w:val="00590D4A"/>
    <w:rsid w:val="005A1701"/>
    <w:rsid w:val="005B673B"/>
    <w:rsid w:val="005F243C"/>
    <w:rsid w:val="00615CDE"/>
    <w:rsid w:val="00620F47"/>
    <w:rsid w:val="0063078B"/>
    <w:rsid w:val="00631021"/>
    <w:rsid w:val="006363E2"/>
    <w:rsid w:val="00637724"/>
    <w:rsid w:val="00651C54"/>
    <w:rsid w:val="00654436"/>
    <w:rsid w:val="006606EA"/>
    <w:rsid w:val="00661760"/>
    <w:rsid w:val="006A60B6"/>
    <w:rsid w:val="006C532F"/>
    <w:rsid w:val="006D468C"/>
    <w:rsid w:val="006E09B1"/>
    <w:rsid w:val="006F0EFC"/>
    <w:rsid w:val="007066B0"/>
    <w:rsid w:val="00706EAC"/>
    <w:rsid w:val="00710E36"/>
    <w:rsid w:val="00721EA1"/>
    <w:rsid w:val="007275D1"/>
    <w:rsid w:val="00732AE9"/>
    <w:rsid w:val="00732DD3"/>
    <w:rsid w:val="007434DF"/>
    <w:rsid w:val="00744190"/>
    <w:rsid w:val="00751BA1"/>
    <w:rsid w:val="0075464F"/>
    <w:rsid w:val="007546F8"/>
    <w:rsid w:val="0075501D"/>
    <w:rsid w:val="00765817"/>
    <w:rsid w:val="007718FE"/>
    <w:rsid w:val="00790658"/>
    <w:rsid w:val="007A40C7"/>
    <w:rsid w:val="007B05E8"/>
    <w:rsid w:val="007B3DDE"/>
    <w:rsid w:val="007C139E"/>
    <w:rsid w:val="007C2D9F"/>
    <w:rsid w:val="007C7E96"/>
    <w:rsid w:val="007E503A"/>
    <w:rsid w:val="008013F9"/>
    <w:rsid w:val="00802FDB"/>
    <w:rsid w:val="008052EF"/>
    <w:rsid w:val="00806064"/>
    <w:rsid w:val="0081280C"/>
    <w:rsid w:val="00826353"/>
    <w:rsid w:val="0083051E"/>
    <w:rsid w:val="0085374D"/>
    <w:rsid w:val="008605F0"/>
    <w:rsid w:val="00860CB0"/>
    <w:rsid w:val="00885C75"/>
    <w:rsid w:val="00887BE7"/>
    <w:rsid w:val="008A6911"/>
    <w:rsid w:val="008B7E2B"/>
    <w:rsid w:val="008C267F"/>
    <w:rsid w:val="008C301B"/>
    <w:rsid w:val="008C4AD7"/>
    <w:rsid w:val="008D1543"/>
    <w:rsid w:val="008D30F6"/>
    <w:rsid w:val="008E1960"/>
    <w:rsid w:val="008E5135"/>
    <w:rsid w:val="008E5C88"/>
    <w:rsid w:val="008E5FD5"/>
    <w:rsid w:val="008F5194"/>
    <w:rsid w:val="00921A07"/>
    <w:rsid w:val="00922E3D"/>
    <w:rsid w:val="00932DFF"/>
    <w:rsid w:val="009374C7"/>
    <w:rsid w:val="00946ACC"/>
    <w:rsid w:val="009516D2"/>
    <w:rsid w:val="00953985"/>
    <w:rsid w:val="00953CE0"/>
    <w:rsid w:val="00956BD7"/>
    <w:rsid w:val="0098134A"/>
    <w:rsid w:val="009853BA"/>
    <w:rsid w:val="00997CDF"/>
    <w:rsid w:val="009B683C"/>
    <w:rsid w:val="009C3B10"/>
    <w:rsid w:val="009E204A"/>
    <w:rsid w:val="009E601C"/>
    <w:rsid w:val="00A04AA9"/>
    <w:rsid w:val="00A17321"/>
    <w:rsid w:val="00A20FB3"/>
    <w:rsid w:val="00A53717"/>
    <w:rsid w:val="00A55520"/>
    <w:rsid w:val="00A621B4"/>
    <w:rsid w:val="00A72131"/>
    <w:rsid w:val="00A85BA3"/>
    <w:rsid w:val="00A91A86"/>
    <w:rsid w:val="00A933D6"/>
    <w:rsid w:val="00A939FB"/>
    <w:rsid w:val="00AA64CB"/>
    <w:rsid w:val="00AD0982"/>
    <w:rsid w:val="00AD5AA4"/>
    <w:rsid w:val="00AE1B55"/>
    <w:rsid w:val="00AE74C7"/>
    <w:rsid w:val="00AF3143"/>
    <w:rsid w:val="00AF68AF"/>
    <w:rsid w:val="00B01F8E"/>
    <w:rsid w:val="00B0628A"/>
    <w:rsid w:val="00B078AF"/>
    <w:rsid w:val="00B15BD1"/>
    <w:rsid w:val="00B2168C"/>
    <w:rsid w:val="00B23286"/>
    <w:rsid w:val="00B30301"/>
    <w:rsid w:val="00B31C51"/>
    <w:rsid w:val="00B40CAA"/>
    <w:rsid w:val="00B50D1C"/>
    <w:rsid w:val="00B61E37"/>
    <w:rsid w:val="00B8406F"/>
    <w:rsid w:val="00B84F40"/>
    <w:rsid w:val="00B958D0"/>
    <w:rsid w:val="00BA2CED"/>
    <w:rsid w:val="00BB046C"/>
    <w:rsid w:val="00BB1239"/>
    <w:rsid w:val="00BB45A1"/>
    <w:rsid w:val="00BB62C5"/>
    <w:rsid w:val="00BC04FE"/>
    <w:rsid w:val="00BC592E"/>
    <w:rsid w:val="00BE247F"/>
    <w:rsid w:val="00BE3DCC"/>
    <w:rsid w:val="00C003C4"/>
    <w:rsid w:val="00C03032"/>
    <w:rsid w:val="00C14994"/>
    <w:rsid w:val="00C1587C"/>
    <w:rsid w:val="00C23B4F"/>
    <w:rsid w:val="00C37B9F"/>
    <w:rsid w:val="00C56EDA"/>
    <w:rsid w:val="00C64A53"/>
    <w:rsid w:val="00C72E03"/>
    <w:rsid w:val="00C80C90"/>
    <w:rsid w:val="00C83417"/>
    <w:rsid w:val="00C905A6"/>
    <w:rsid w:val="00C92423"/>
    <w:rsid w:val="00CA294A"/>
    <w:rsid w:val="00CA7484"/>
    <w:rsid w:val="00CB2921"/>
    <w:rsid w:val="00CC0761"/>
    <w:rsid w:val="00CC5001"/>
    <w:rsid w:val="00CC74B0"/>
    <w:rsid w:val="00CD6B3C"/>
    <w:rsid w:val="00CE0BBD"/>
    <w:rsid w:val="00CE381E"/>
    <w:rsid w:val="00CE50E1"/>
    <w:rsid w:val="00CF5224"/>
    <w:rsid w:val="00CF7856"/>
    <w:rsid w:val="00D37114"/>
    <w:rsid w:val="00D475D8"/>
    <w:rsid w:val="00D6170B"/>
    <w:rsid w:val="00D742CA"/>
    <w:rsid w:val="00D769E4"/>
    <w:rsid w:val="00D76F9F"/>
    <w:rsid w:val="00D80B7C"/>
    <w:rsid w:val="00D83438"/>
    <w:rsid w:val="00D860C9"/>
    <w:rsid w:val="00DA7BB5"/>
    <w:rsid w:val="00DB7990"/>
    <w:rsid w:val="00DC5223"/>
    <w:rsid w:val="00DD4089"/>
    <w:rsid w:val="00DE019E"/>
    <w:rsid w:val="00DE35FB"/>
    <w:rsid w:val="00DE688A"/>
    <w:rsid w:val="00E01465"/>
    <w:rsid w:val="00E02D12"/>
    <w:rsid w:val="00E04545"/>
    <w:rsid w:val="00E04EB9"/>
    <w:rsid w:val="00E07065"/>
    <w:rsid w:val="00E10A3C"/>
    <w:rsid w:val="00E10C3B"/>
    <w:rsid w:val="00E2417F"/>
    <w:rsid w:val="00E40217"/>
    <w:rsid w:val="00E53F13"/>
    <w:rsid w:val="00E77744"/>
    <w:rsid w:val="00E907DE"/>
    <w:rsid w:val="00E91325"/>
    <w:rsid w:val="00E91C34"/>
    <w:rsid w:val="00E91CFC"/>
    <w:rsid w:val="00EB0B16"/>
    <w:rsid w:val="00EB41D9"/>
    <w:rsid w:val="00EC0A99"/>
    <w:rsid w:val="00EC6472"/>
    <w:rsid w:val="00EE6F15"/>
    <w:rsid w:val="00F019E3"/>
    <w:rsid w:val="00F026F1"/>
    <w:rsid w:val="00F05F62"/>
    <w:rsid w:val="00F20E4E"/>
    <w:rsid w:val="00F26BBF"/>
    <w:rsid w:val="00F300D7"/>
    <w:rsid w:val="00F403F8"/>
    <w:rsid w:val="00F423EF"/>
    <w:rsid w:val="00F45E74"/>
    <w:rsid w:val="00F473C8"/>
    <w:rsid w:val="00F473C9"/>
    <w:rsid w:val="00F51A0A"/>
    <w:rsid w:val="00F5352E"/>
    <w:rsid w:val="00F61BFD"/>
    <w:rsid w:val="00F83E89"/>
    <w:rsid w:val="00F86B8A"/>
    <w:rsid w:val="00F91771"/>
    <w:rsid w:val="00FA0185"/>
    <w:rsid w:val="00FB0C5B"/>
    <w:rsid w:val="00FB117C"/>
    <w:rsid w:val="00FD2F89"/>
    <w:rsid w:val="00FE1124"/>
    <w:rsid w:val="00FE178E"/>
    <w:rsid w:val="00FF20CA"/>
    <w:rsid w:val="00FF30CB"/>
    <w:rsid w:val="00FF6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20E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54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AD5AA4"/>
    <w:pPr>
      <w:keepNext/>
      <w:spacing w:after="0" w:line="240" w:lineRule="auto"/>
      <w:jc w:val="center"/>
      <w:outlineLvl w:val="0"/>
    </w:pPr>
    <w:rPr>
      <w:rFonts w:ascii="Arial Narrow" w:eastAsia="Times New Roman" w:hAnsi="Arial Narrow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D5AA4"/>
    <w:pPr>
      <w:keepNext/>
      <w:spacing w:after="0" w:line="240" w:lineRule="auto"/>
      <w:jc w:val="center"/>
      <w:outlineLvl w:val="1"/>
    </w:pPr>
    <w:rPr>
      <w:rFonts w:ascii="Tahoma" w:eastAsia="Times New Roman" w:hAnsi="Tahoma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D5AA4"/>
    <w:pPr>
      <w:keepNext/>
      <w:spacing w:after="0" w:line="240" w:lineRule="auto"/>
      <w:jc w:val="center"/>
      <w:outlineLvl w:val="2"/>
    </w:pPr>
    <w:rPr>
      <w:rFonts w:ascii="Tahoma" w:eastAsia="Times New Roman" w:hAnsi="Tahoma"/>
      <w:b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AD5AA4"/>
    <w:pPr>
      <w:keepNext/>
      <w:spacing w:after="0" w:line="240" w:lineRule="auto"/>
      <w:jc w:val="center"/>
      <w:outlineLvl w:val="3"/>
    </w:pPr>
    <w:rPr>
      <w:rFonts w:ascii="Arial Black" w:eastAsia="Times New Roman" w:hAnsi="Arial Black"/>
      <w:sz w:val="4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AD5AA4"/>
    <w:pPr>
      <w:keepNext/>
      <w:spacing w:before="40" w:after="40" w:line="240" w:lineRule="auto"/>
      <w:ind w:right="-249"/>
      <w:jc w:val="center"/>
      <w:outlineLvl w:val="4"/>
    </w:pPr>
    <w:rPr>
      <w:rFonts w:ascii="CG Times (WR)" w:eastAsia="Times New Roman" w:hAnsi="CG Times (WR)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D5AA4"/>
    <w:pPr>
      <w:keepNext/>
      <w:spacing w:before="40" w:after="40" w:line="240" w:lineRule="auto"/>
      <w:outlineLvl w:val="5"/>
    </w:pPr>
    <w:rPr>
      <w:rFonts w:ascii="Times New Roman" w:eastAsia="Times New Roman" w:hAnsi="Times New Roman"/>
      <w:b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AD5AA4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AD5AA4"/>
    <w:pPr>
      <w:keepNext/>
      <w:spacing w:after="0" w:line="240" w:lineRule="auto"/>
      <w:ind w:left="1440" w:firstLine="720"/>
      <w:outlineLvl w:val="8"/>
    </w:pPr>
    <w:rPr>
      <w:rFonts w:ascii="Arial Narrow" w:eastAsia="Times New Roman" w:hAnsi="Arial Narrow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B12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B1239"/>
  </w:style>
  <w:style w:type="paragraph" w:styleId="a5">
    <w:name w:val="footer"/>
    <w:basedOn w:val="a"/>
    <w:link w:val="a6"/>
    <w:unhideWhenUsed/>
    <w:rsid w:val="00BB12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B1239"/>
  </w:style>
  <w:style w:type="table" w:styleId="a7">
    <w:name w:val="Table Grid"/>
    <w:basedOn w:val="a1"/>
    <w:rsid w:val="00BB12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Чертежный"/>
    <w:rsid w:val="00FE178E"/>
    <w:pPr>
      <w:jc w:val="center"/>
    </w:pPr>
    <w:rPr>
      <w:rFonts w:ascii="ISOCPEUR" w:eastAsia="Times New Roman" w:hAnsi="ISOCPEUR"/>
      <w:i/>
      <w:sz w:val="24"/>
      <w:lang w:val="uk-UA"/>
    </w:rPr>
  </w:style>
  <w:style w:type="paragraph" w:styleId="a9">
    <w:name w:val="List Paragraph"/>
    <w:basedOn w:val="a"/>
    <w:uiPriority w:val="34"/>
    <w:qFormat/>
    <w:rsid w:val="001635F7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7434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7434DF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d"/>
    <w:rsid w:val="00AD5AA4"/>
    <w:pPr>
      <w:spacing w:after="0" w:line="340" w:lineRule="atLeast"/>
      <w:ind w:firstLine="720"/>
      <w:jc w:val="both"/>
    </w:pPr>
    <w:rPr>
      <w:rFonts w:ascii="CG Times (WR)" w:eastAsia="Times New Roman" w:hAnsi="CG Times (WR)"/>
      <w:sz w:val="24"/>
      <w:szCs w:val="20"/>
      <w:lang w:eastAsia="ru-RU"/>
    </w:rPr>
  </w:style>
  <w:style w:type="character" w:customStyle="1" w:styleId="ad">
    <w:name w:val="Основной текст с отступом Знак"/>
    <w:link w:val="ac"/>
    <w:rsid w:val="00AD5AA4"/>
    <w:rPr>
      <w:rFonts w:ascii="CG Times (WR)" w:eastAsia="Times New Roman" w:hAnsi="CG Times (WR)" w:cs="Times New Roman"/>
      <w:sz w:val="24"/>
      <w:szCs w:val="20"/>
      <w:lang w:eastAsia="ru-RU"/>
    </w:rPr>
  </w:style>
  <w:style w:type="paragraph" w:styleId="ae">
    <w:name w:val="Body Text"/>
    <w:basedOn w:val="a"/>
    <w:link w:val="af"/>
    <w:rsid w:val="00AD5AA4"/>
    <w:pPr>
      <w:spacing w:after="0" w:line="320" w:lineRule="atLeast"/>
      <w:jc w:val="both"/>
    </w:pPr>
    <w:rPr>
      <w:rFonts w:ascii="CG Times (WR)" w:eastAsia="Times New Roman" w:hAnsi="CG Times (WR)"/>
      <w:sz w:val="24"/>
      <w:szCs w:val="20"/>
      <w:lang w:eastAsia="ru-RU"/>
    </w:rPr>
  </w:style>
  <w:style w:type="character" w:customStyle="1" w:styleId="af">
    <w:name w:val="Основной текст Знак"/>
    <w:link w:val="ae"/>
    <w:rsid w:val="00AD5AA4"/>
    <w:rPr>
      <w:rFonts w:ascii="CG Times (WR)" w:eastAsia="Times New Roman" w:hAnsi="CG Times (WR)" w:cs="Times New Roman"/>
      <w:sz w:val="24"/>
      <w:szCs w:val="20"/>
      <w:lang w:eastAsia="ru-RU"/>
    </w:rPr>
  </w:style>
  <w:style w:type="paragraph" w:customStyle="1" w:styleId="headertext">
    <w:name w:val="headertext"/>
    <w:basedOn w:val="a"/>
    <w:rsid w:val="00AD5A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AD5A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rsid w:val="00AD5AA4"/>
    <w:rPr>
      <w:rFonts w:ascii="Arial Narrow" w:eastAsia="Times New Roman" w:hAnsi="Arial Narrow" w:cs="Times New Roman"/>
      <w:sz w:val="28"/>
      <w:szCs w:val="20"/>
      <w:lang w:eastAsia="ru-RU"/>
    </w:rPr>
  </w:style>
  <w:style w:type="character" w:customStyle="1" w:styleId="20">
    <w:name w:val="Заголовок 2 Знак"/>
    <w:link w:val="2"/>
    <w:rsid w:val="00AD5AA4"/>
    <w:rPr>
      <w:rFonts w:ascii="Tahoma" w:eastAsia="Times New Roman" w:hAnsi="Tahoma" w:cs="Times New Roman"/>
      <w:b/>
      <w:sz w:val="28"/>
      <w:szCs w:val="20"/>
      <w:lang w:eastAsia="ru-RU"/>
    </w:rPr>
  </w:style>
  <w:style w:type="character" w:customStyle="1" w:styleId="30">
    <w:name w:val="Заголовок 3 Знак"/>
    <w:link w:val="3"/>
    <w:rsid w:val="00AD5AA4"/>
    <w:rPr>
      <w:rFonts w:ascii="Tahoma" w:eastAsia="Times New Roman" w:hAnsi="Tahoma" w:cs="Times New Roman"/>
      <w:b/>
      <w:szCs w:val="20"/>
      <w:lang w:eastAsia="ru-RU"/>
    </w:rPr>
  </w:style>
  <w:style w:type="character" w:customStyle="1" w:styleId="40">
    <w:name w:val="Заголовок 4 Знак"/>
    <w:link w:val="4"/>
    <w:rsid w:val="00AD5AA4"/>
    <w:rPr>
      <w:rFonts w:ascii="Arial Black" w:eastAsia="Times New Roman" w:hAnsi="Arial Black" w:cs="Times New Roman"/>
      <w:sz w:val="40"/>
      <w:szCs w:val="20"/>
      <w:lang w:eastAsia="ru-RU"/>
    </w:rPr>
  </w:style>
  <w:style w:type="character" w:customStyle="1" w:styleId="50">
    <w:name w:val="Заголовок 5 Знак"/>
    <w:link w:val="5"/>
    <w:rsid w:val="00AD5AA4"/>
    <w:rPr>
      <w:rFonts w:ascii="CG Times (WR)" w:eastAsia="Times New Roman" w:hAnsi="CG Times (WR)" w:cs="Times New Roman"/>
      <w:b/>
      <w:sz w:val="24"/>
      <w:szCs w:val="20"/>
      <w:lang w:eastAsia="ru-RU"/>
    </w:rPr>
  </w:style>
  <w:style w:type="character" w:customStyle="1" w:styleId="60">
    <w:name w:val="Заголовок 6 Знак"/>
    <w:link w:val="6"/>
    <w:rsid w:val="00AD5AA4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80">
    <w:name w:val="Заголовок 8 Знак"/>
    <w:link w:val="8"/>
    <w:rsid w:val="00AD5AA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link w:val="9"/>
    <w:rsid w:val="00AD5AA4"/>
    <w:rPr>
      <w:rFonts w:ascii="Arial Narrow" w:eastAsia="Times New Roman" w:hAnsi="Arial Narrow" w:cs="Times New Roman"/>
      <w:sz w:val="28"/>
      <w:szCs w:val="20"/>
      <w:lang w:eastAsia="ru-RU"/>
    </w:rPr>
  </w:style>
  <w:style w:type="character" w:styleId="af0">
    <w:name w:val="page number"/>
    <w:basedOn w:val="a0"/>
    <w:rsid w:val="00AD5AA4"/>
  </w:style>
  <w:style w:type="paragraph" w:styleId="21">
    <w:name w:val="Body Text Indent 2"/>
    <w:basedOn w:val="a"/>
    <w:link w:val="22"/>
    <w:rsid w:val="00AD5AA4"/>
    <w:pPr>
      <w:spacing w:after="0" w:line="320" w:lineRule="atLeast"/>
      <w:ind w:firstLine="709"/>
      <w:jc w:val="both"/>
    </w:pPr>
    <w:rPr>
      <w:rFonts w:ascii="CG Times (WR)" w:eastAsia="Times New Roman" w:hAnsi="CG Times (WR)"/>
      <w:sz w:val="24"/>
      <w:szCs w:val="20"/>
      <w:lang w:eastAsia="ru-RU"/>
    </w:rPr>
  </w:style>
  <w:style w:type="character" w:customStyle="1" w:styleId="22">
    <w:name w:val="Основной текст с отступом 2 Знак"/>
    <w:link w:val="21"/>
    <w:rsid w:val="00AD5AA4"/>
    <w:rPr>
      <w:rFonts w:ascii="CG Times (WR)" w:eastAsia="Times New Roman" w:hAnsi="CG Times (WR)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D5AA4"/>
    <w:pPr>
      <w:spacing w:after="0" w:line="360" w:lineRule="atLeast"/>
      <w:ind w:left="993" w:hanging="284"/>
    </w:pPr>
    <w:rPr>
      <w:rFonts w:ascii="CG Times (WR)" w:eastAsia="Times New Roman" w:hAnsi="CG Times (WR)"/>
      <w:sz w:val="24"/>
      <w:szCs w:val="20"/>
      <w:lang w:eastAsia="ru-RU"/>
    </w:rPr>
  </w:style>
  <w:style w:type="character" w:customStyle="1" w:styleId="32">
    <w:name w:val="Основной текст с отступом 3 Знак"/>
    <w:link w:val="31"/>
    <w:rsid w:val="00AD5AA4"/>
    <w:rPr>
      <w:rFonts w:ascii="CG Times (WR)" w:eastAsia="Times New Roman" w:hAnsi="CG Times (WR)" w:cs="Times New Roman"/>
      <w:sz w:val="24"/>
      <w:szCs w:val="20"/>
      <w:lang w:eastAsia="ru-RU"/>
    </w:rPr>
  </w:style>
  <w:style w:type="paragraph" w:styleId="af1">
    <w:name w:val="Block Text"/>
    <w:basedOn w:val="a"/>
    <w:rsid w:val="00AD5AA4"/>
    <w:pPr>
      <w:spacing w:after="0" w:line="240" w:lineRule="auto"/>
      <w:ind w:left="142" w:right="140" w:firstLine="708"/>
    </w:pPr>
    <w:rPr>
      <w:rFonts w:ascii="Tahoma" w:eastAsia="Times New Roman" w:hAnsi="Tahoma"/>
      <w:szCs w:val="20"/>
      <w:lang w:eastAsia="ru-RU"/>
    </w:rPr>
  </w:style>
  <w:style w:type="paragraph" w:styleId="23">
    <w:name w:val="Body Text 2"/>
    <w:basedOn w:val="a"/>
    <w:link w:val="24"/>
    <w:rsid w:val="00AD5AA4"/>
    <w:pPr>
      <w:keepLines/>
      <w:spacing w:after="0" w:line="240" w:lineRule="auto"/>
      <w:ind w:right="142"/>
      <w:jc w:val="both"/>
    </w:pPr>
    <w:rPr>
      <w:rFonts w:ascii="Tahoma" w:eastAsia="Times New Roman" w:hAnsi="Tahoma"/>
      <w:szCs w:val="20"/>
      <w:lang w:eastAsia="ru-RU"/>
    </w:rPr>
  </w:style>
  <w:style w:type="character" w:customStyle="1" w:styleId="24">
    <w:name w:val="Основной текст 2 Знак"/>
    <w:link w:val="23"/>
    <w:rsid w:val="00AD5AA4"/>
    <w:rPr>
      <w:rFonts w:ascii="Tahoma" w:eastAsia="Times New Roman" w:hAnsi="Tahoma" w:cs="Times New Roman"/>
      <w:szCs w:val="20"/>
      <w:lang w:eastAsia="ru-RU"/>
    </w:rPr>
  </w:style>
  <w:style w:type="paragraph" w:styleId="33">
    <w:name w:val="Body Text 3"/>
    <w:basedOn w:val="a"/>
    <w:link w:val="34"/>
    <w:rsid w:val="00AD5AA4"/>
    <w:pPr>
      <w:framePr w:w="3696" w:h="1240" w:hSpace="181" w:wrap="around" w:vAnchor="page" w:hAnchor="page" w:x="4893" w:y="15071"/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34">
    <w:name w:val="Основной текст 3 Знак"/>
    <w:link w:val="33"/>
    <w:rsid w:val="00AD5AA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Title"/>
    <w:basedOn w:val="a"/>
    <w:link w:val="af3"/>
    <w:qFormat/>
    <w:rsid w:val="00AD5AA4"/>
    <w:pPr>
      <w:spacing w:after="0" w:line="240" w:lineRule="auto"/>
      <w:jc w:val="center"/>
    </w:pPr>
    <w:rPr>
      <w:rFonts w:ascii="Times New Roman" w:eastAsia="Times New Roman" w:hAnsi="Times New Roman"/>
      <w:b/>
      <w:noProof/>
      <w:sz w:val="26"/>
      <w:szCs w:val="20"/>
      <w:lang w:eastAsia="ru-RU"/>
    </w:rPr>
  </w:style>
  <w:style w:type="character" w:customStyle="1" w:styleId="af3">
    <w:name w:val="Название Знак"/>
    <w:link w:val="af2"/>
    <w:rsid w:val="00AD5AA4"/>
    <w:rPr>
      <w:rFonts w:ascii="Times New Roman" w:eastAsia="Times New Roman" w:hAnsi="Times New Roman" w:cs="Times New Roman"/>
      <w:b/>
      <w:noProof/>
      <w:sz w:val="26"/>
      <w:szCs w:val="20"/>
      <w:lang w:eastAsia="ru-RU"/>
    </w:rPr>
  </w:style>
  <w:style w:type="paragraph" w:styleId="af4">
    <w:name w:val="Normal (Web)"/>
    <w:basedOn w:val="a"/>
    <w:rsid w:val="00AD5A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5">
    <w:name w:val="Strong"/>
    <w:qFormat/>
    <w:rsid w:val="00AD5AA4"/>
    <w:rPr>
      <w:b/>
      <w:bCs/>
    </w:rPr>
  </w:style>
  <w:style w:type="paragraph" w:customStyle="1" w:styleId="Heading">
    <w:name w:val="Heading"/>
    <w:rsid w:val="00AD5AA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character" w:customStyle="1" w:styleId="context1">
    <w:name w:val="context1"/>
    <w:rsid w:val="00AD5AA4"/>
    <w:rPr>
      <w:shd w:val="clear" w:color="auto" w:fill="FFFF00"/>
    </w:rPr>
  </w:style>
  <w:style w:type="character" w:customStyle="1" w:styleId="apple-style-span">
    <w:name w:val="apple-style-span"/>
    <w:basedOn w:val="a0"/>
    <w:rsid w:val="00AD5A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54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AD5AA4"/>
    <w:pPr>
      <w:keepNext/>
      <w:spacing w:after="0" w:line="240" w:lineRule="auto"/>
      <w:jc w:val="center"/>
      <w:outlineLvl w:val="0"/>
    </w:pPr>
    <w:rPr>
      <w:rFonts w:ascii="Arial Narrow" w:eastAsia="Times New Roman" w:hAnsi="Arial Narrow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D5AA4"/>
    <w:pPr>
      <w:keepNext/>
      <w:spacing w:after="0" w:line="240" w:lineRule="auto"/>
      <w:jc w:val="center"/>
      <w:outlineLvl w:val="1"/>
    </w:pPr>
    <w:rPr>
      <w:rFonts w:ascii="Tahoma" w:eastAsia="Times New Roman" w:hAnsi="Tahoma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D5AA4"/>
    <w:pPr>
      <w:keepNext/>
      <w:spacing w:after="0" w:line="240" w:lineRule="auto"/>
      <w:jc w:val="center"/>
      <w:outlineLvl w:val="2"/>
    </w:pPr>
    <w:rPr>
      <w:rFonts w:ascii="Tahoma" w:eastAsia="Times New Roman" w:hAnsi="Tahoma"/>
      <w:b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AD5AA4"/>
    <w:pPr>
      <w:keepNext/>
      <w:spacing w:after="0" w:line="240" w:lineRule="auto"/>
      <w:jc w:val="center"/>
      <w:outlineLvl w:val="3"/>
    </w:pPr>
    <w:rPr>
      <w:rFonts w:ascii="Arial Black" w:eastAsia="Times New Roman" w:hAnsi="Arial Black"/>
      <w:sz w:val="4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AD5AA4"/>
    <w:pPr>
      <w:keepNext/>
      <w:spacing w:before="40" w:after="40" w:line="240" w:lineRule="auto"/>
      <w:ind w:right="-249"/>
      <w:jc w:val="center"/>
      <w:outlineLvl w:val="4"/>
    </w:pPr>
    <w:rPr>
      <w:rFonts w:ascii="CG Times (WR)" w:eastAsia="Times New Roman" w:hAnsi="CG Times (WR)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D5AA4"/>
    <w:pPr>
      <w:keepNext/>
      <w:spacing w:before="40" w:after="40" w:line="240" w:lineRule="auto"/>
      <w:outlineLvl w:val="5"/>
    </w:pPr>
    <w:rPr>
      <w:rFonts w:ascii="Times New Roman" w:eastAsia="Times New Roman" w:hAnsi="Times New Roman"/>
      <w:b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AD5AA4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AD5AA4"/>
    <w:pPr>
      <w:keepNext/>
      <w:spacing w:after="0" w:line="240" w:lineRule="auto"/>
      <w:ind w:left="1440" w:firstLine="720"/>
      <w:outlineLvl w:val="8"/>
    </w:pPr>
    <w:rPr>
      <w:rFonts w:ascii="Arial Narrow" w:eastAsia="Times New Roman" w:hAnsi="Arial Narrow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B12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B1239"/>
  </w:style>
  <w:style w:type="paragraph" w:styleId="a5">
    <w:name w:val="footer"/>
    <w:basedOn w:val="a"/>
    <w:link w:val="a6"/>
    <w:unhideWhenUsed/>
    <w:rsid w:val="00BB12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B1239"/>
  </w:style>
  <w:style w:type="table" w:styleId="a7">
    <w:name w:val="Table Grid"/>
    <w:basedOn w:val="a1"/>
    <w:rsid w:val="00BB12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Чертежный"/>
    <w:rsid w:val="00FE178E"/>
    <w:pPr>
      <w:jc w:val="center"/>
    </w:pPr>
    <w:rPr>
      <w:rFonts w:ascii="ISOCPEUR" w:eastAsia="Times New Roman" w:hAnsi="ISOCPEUR"/>
      <w:i/>
      <w:sz w:val="24"/>
      <w:lang w:val="uk-UA"/>
    </w:rPr>
  </w:style>
  <w:style w:type="paragraph" w:styleId="a9">
    <w:name w:val="List Paragraph"/>
    <w:basedOn w:val="a"/>
    <w:uiPriority w:val="34"/>
    <w:qFormat/>
    <w:rsid w:val="001635F7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7434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7434DF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d"/>
    <w:rsid w:val="00AD5AA4"/>
    <w:pPr>
      <w:spacing w:after="0" w:line="340" w:lineRule="atLeast"/>
      <w:ind w:firstLine="720"/>
      <w:jc w:val="both"/>
    </w:pPr>
    <w:rPr>
      <w:rFonts w:ascii="CG Times (WR)" w:eastAsia="Times New Roman" w:hAnsi="CG Times (WR)"/>
      <w:sz w:val="24"/>
      <w:szCs w:val="20"/>
      <w:lang w:eastAsia="ru-RU"/>
    </w:rPr>
  </w:style>
  <w:style w:type="character" w:customStyle="1" w:styleId="ad">
    <w:name w:val="Основной текст с отступом Знак"/>
    <w:link w:val="ac"/>
    <w:rsid w:val="00AD5AA4"/>
    <w:rPr>
      <w:rFonts w:ascii="CG Times (WR)" w:eastAsia="Times New Roman" w:hAnsi="CG Times (WR)" w:cs="Times New Roman"/>
      <w:sz w:val="24"/>
      <w:szCs w:val="20"/>
      <w:lang w:eastAsia="ru-RU"/>
    </w:rPr>
  </w:style>
  <w:style w:type="paragraph" w:styleId="ae">
    <w:name w:val="Body Text"/>
    <w:basedOn w:val="a"/>
    <w:link w:val="af"/>
    <w:rsid w:val="00AD5AA4"/>
    <w:pPr>
      <w:spacing w:after="0" w:line="320" w:lineRule="atLeast"/>
      <w:jc w:val="both"/>
    </w:pPr>
    <w:rPr>
      <w:rFonts w:ascii="CG Times (WR)" w:eastAsia="Times New Roman" w:hAnsi="CG Times (WR)"/>
      <w:sz w:val="24"/>
      <w:szCs w:val="20"/>
      <w:lang w:eastAsia="ru-RU"/>
    </w:rPr>
  </w:style>
  <w:style w:type="character" w:customStyle="1" w:styleId="af">
    <w:name w:val="Основной текст Знак"/>
    <w:link w:val="ae"/>
    <w:rsid w:val="00AD5AA4"/>
    <w:rPr>
      <w:rFonts w:ascii="CG Times (WR)" w:eastAsia="Times New Roman" w:hAnsi="CG Times (WR)" w:cs="Times New Roman"/>
      <w:sz w:val="24"/>
      <w:szCs w:val="20"/>
      <w:lang w:eastAsia="ru-RU"/>
    </w:rPr>
  </w:style>
  <w:style w:type="paragraph" w:customStyle="1" w:styleId="headertext">
    <w:name w:val="headertext"/>
    <w:basedOn w:val="a"/>
    <w:rsid w:val="00AD5A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AD5A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rsid w:val="00AD5AA4"/>
    <w:rPr>
      <w:rFonts w:ascii="Arial Narrow" w:eastAsia="Times New Roman" w:hAnsi="Arial Narrow" w:cs="Times New Roman"/>
      <w:sz w:val="28"/>
      <w:szCs w:val="20"/>
      <w:lang w:eastAsia="ru-RU"/>
    </w:rPr>
  </w:style>
  <w:style w:type="character" w:customStyle="1" w:styleId="20">
    <w:name w:val="Заголовок 2 Знак"/>
    <w:link w:val="2"/>
    <w:rsid w:val="00AD5AA4"/>
    <w:rPr>
      <w:rFonts w:ascii="Tahoma" w:eastAsia="Times New Roman" w:hAnsi="Tahoma" w:cs="Times New Roman"/>
      <w:b/>
      <w:sz w:val="28"/>
      <w:szCs w:val="20"/>
      <w:lang w:eastAsia="ru-RU"/>
    </w:rPr>
  </w:style>
  <w:style w:type="character" w:customStyle="1" w:styleId="30">
    <w:name w:val="Заголовок 3 Знак"/>
    <w:link w:val="3"/>
    <w:rsid w:val="00AD5AA4"/>
    <w:rPr>
      <w:rFonts w:ascii="Tahoma" w:eastAsia="Times New Roman" w:hAnsi="Tahoma" w:cs="Times New Roman"/>
      <w:b/>
      <w:szCs w:val="20"/>
      <w:lang w:eastAsia="ru-RU"/>
    </w:rPr>
  </w:style>
  <w:style w:type="character" w:customStyle="1" w:styleId="40">
    <w:name w:val="Заголовок 4 Знак"/>
    <w:link w:val="4"/>
    <w:rsid w:val="00AD5AA4"/>
    <w:rPr>
      <w:rFonts w:ascii="Arial Black" w:eastAsia="Times New Roman" w:hAnsi="Arial Black" w:cs="Times New Roman"/>
      <w:sz w:val="40"/>
      <w:szCs w:val="20"/>
      <w:lang w:eastAsia="ru-RU"/>
    </w:rPr>
  </w:style>
  <w:style w:type="character" w:customStyle="1" w:styleId="50">
    <w:name w:val="Заголовок 5 Знак"/>
    <w:link w:val="5"/>
    <w:rsid w:val="00AD5AA4"/>
    <w:rPr>
      <w:rFonts w:ascii="CG Times (WR)" w:eastAsia="Times New Roman" w:hAnsi="CG Times (WR)" w:cs="Times New Roman"/>
      <w:b/>
      <w:sz w:val="24"/>
      <w:szCs w:val="20"/>
      <w:lang w:eastAsia="ru-RU"/>
    </w:rPr>
  </w:style>
  <w:style w:type="character" w:customStyle="1" w:styleId="60">
    <w:name w:val="Заголовок 6 Знак"/>
    <w:link w:val="6"/>
    <w:rsid w:val="00AD5AA4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80">
    <w:name w:val="Заголовок 8 Знак"/>
    <w:link w:val="8"/>
    <w:rsid w:val="00AD5AA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link w:val="9"/>
    <w:rsid w:val="00AD5AA4"/>
    <w:rPr>
      <w:rFonts w:ascii="Arial Narrow" w:eastAsia="Times New Roman" w:hAnsi="Arial Narrow" w:cs="Times New Roman"/>
      <w:sz w:val="28"/>
      <w:szCs w:val="20"/>
      <w:lang w:eastAsia="ru-RU"/>
    </w:rPr>
  </w:style>
  <w:style w:type="character" w:styleId="af0">
    <w:name w:val="page number"/>
    <w:basedOn w:val="a0"/>
    <w:rsid w:val="00AD5AA4"/>
  </w:style>
  <w:style w:type="paragraph" w:styleId="21">
    <w:name w:val="Body Text Indent 2"/>
    <w:basedOn w:val="a"/>
    <w:link w:val="22"/>
    <w:rsid w:val="00AD5AA4"/>
    <w:pPr>
      <w:spacing w:after="0" w:line="320" w:lineRule="atLeast"/>
      <w:ind w:firstLine="709"/>
      <w:jc w:val="both"/>
    </w:pPr>
    <w:rPr>
      <w:rFonts w:ascii="CG Times (WR)" w:eastAsia="Times New Roman" w:hAnsi="CG Times (WR)"/>
      <w:sz w:val="24"/>
      <w:szCs w:val="20"/>
      <w:lang w:eastAsia="ru-RU"/>
    </w:rPr>
  </w:style>
  <w:style w:type="character" w:customStyle="1" w:styleId="22">
    <w:name w:val="Основной текст с отступом 2 Знак"/>
    <w:link w:val="21"/>
    <w:rsid w:val="00AD5AA4"/>
    <w:rPr>
      <w:rFonts w:ascii="CG Times (WR)" w:eastAsia="Times New Roman" w:hAnsi="CG Times (WR)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D5AA4"/>
    <w:pPr>
      <w:spacing w:after="0" w:line="360" w:lineRule="atLeast"/>
      <w:ind w:left="993" w:hanging="284"/>
    </w:pPr>
    <w:rPr>
      <w:rFonts w:ascii="CG Times (WR)" w:eastAsia="Times New Roman" w:hAnsi="CG Times (WR)"/>
      <w:sz w:val="24"/>
      <w:szCs w:val="20"/>
      <w:lang w:eastAsia="ru-RU"/>
    </w:rPr>
  </w:style>
  <w:style w:type="character" w:customStyle="1" w:styleId="32">
    <w:name w:val="Основной текст с отступом 3 Знак"/>
    <w:link w:val="31"/>
    <w:rsid w:val="00AD5AA4"/>
    <w:rPr>
      <w:rFonts w:ascii="CG Times (WR)" w:eastAsia="Times New Roman" w:hAnsi="CG Times (WR)" w:cs="Times New Roman"/>
      <w:sz w:val="24"/>
      <w:szCs w:val="20"/>
      <w:lang w:eastAsia="ru-RU"/>
    </w:rPr>
  </w:style>
  <w:style w:type="paragraph" w:styleId="af1">
    <w:name w:val="Block Text"/>
    <w:basedOn w:val="a"/>
    <w:rsid w:val="00AD5AA4"/>
    <w:pPr>
      <w:spacing w:after="0" w:line="240" w:lineRule="auto"/>
      <w:ind w:left="142" w:right="140" w:firstLine="708"/>
    </w:pPr>
    <w:rPr>
      <w:rFonts w:ascii="Tahoma" w:eastAsia="Times New Roman" w:hAnsi="Tahoma"/>
      <w:szCs w:val="20"/>
      <w:lang w:eastAsia="ru-RU"/>
    </w:rPr>
  </w:style>
  <w:style w:type="paragraph" w:styleId="23">
    <w:name w:val="Body Text 2"/>
    <w:basedOn w:val="a"/>
    <w:link w:val="24"/>
    <w:rsid w:val="00AD5AA4"/>
    <w:pPr>
      <w:keepLines/>
      <w:spacing w:after="0" w:line="240" w:lineRule="auto"/>
      <w:ind w:right="142"/>
      <w:jc w:val="both"/>
    </w:pPr>
    <w:rPr>
      <w:rFonts w:ascii="Tahoma" w:eastAsia="Times New Roman" w:hAnsi="Tahoma"/>
      <w:szCs w:val="20"/>
      <w:lang w:eastAsia="ru-RU"/>
    </w:rPr>
  </w:style>
  <w:style w:type="character" w:customStyle="1" w:styleId="24">
    <w:name w:val="Основной текст 2 Знак"/>
    <w:link w:val="23"/>
    <w:rsid w:val="00AD5AA4"/>
    <w:rPr>
      <w:rFonts w:ascii="Tahoma" w:eastAsia="Times New Roman" w:hAnsi="Tahoma" w:cs="Times New Roman"/>
      <w:szCs w:val="20"/>
      <w:lang w:eastAsia="ru-RU"/>
    </w:rPr>
  </w:style>
  <w:style w:type="paragraph" w:styleId="33">
    <w:name w:val="Body Text 3"/>
    <w:basedOn w:val="a"/>
    <w:link w:val="34"/>
    <w:rsid w:val="00AD5AA4"/>
    <w:pPr>
      <w:framePr w:w="3696" w:h="1240" w:hSpace="181" w:wrap="around" w:vAnchor="page" w:hAnchor="page" w:x="4893" w:y="15071"/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34">
    <w:name w:val="Основной текст 3 Знак"/>
    <w:link w:val="33"/>
    <w:rsid w:val="00AD5AA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Title"/>
    <w:basedOn w:val="a"/>
    <w:link w:val="af3"/>
    <w:qFormat/>
    <w:rsid w:val="00AD5AA4"/>
    <w:pPr>
      <w:spacing w:after="0" w:line="240" w:lineRule="auto"/>
      <w:jc w:val="center"/>
    </w:pPr>
    <w:rPr>
      <w:rFonts w:ascii="Times New Roman" w:eastAsia="Times New Roman" w:hAnsi="Times New Roman"/>
      <w:b/>
      <w:noProof/>
      <w:sz w:val="26"/>
      <w:szCs w:val="20"/>
      <w:lang w:eastAsia="ru-RU"/>
    </w:rPr>
  </w:style>
  <w:style w:type="character" w:customStyle="1" w:styleId="af3">
    <w:name w:val="Название Знак"/>
    <w:link w:val="af2"/>
    <w:rsid w:val="00AD5AA4"/>
    <w:rPr>
      <w:rFonts w:ascii="Times New Roman" w:eastAsia="Times New Roman" w:hAnsi="Times New Roman" w:cs="Times New Roman"/>
      <w:b/>
      <w:noProof/>
      <w:sz w:val="26"/>
      <w:szCs w:val="20"/>
      <w:lang w:eastAsia="ru-RU"/>
    </w:rPr>
  </w:style>
  <w:style w:type="paragraph" w:styleId="af4">
    <w:name w:val="Normal (Web)"/>
    <w:basedOn w:val="a"/>
    <w:rsid w:val="00AD5A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5">
    <w:name w:val="Strong"/>
    <w:qFormat/>
    <w:rsid w:val="00AD5AA4"/>
    <w:rPr>
      <w:b/>
      <w:bCs/>
    </w:rPr>
  </w:style>
  <w:style w:type="paragraph" w:customStyle="1" w:styleId="Heading">
    <w:name w:val="Heading"/>
    <w:rsid w:val="00AD5AA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character" w:customStyle="1" w:styleId="context1">
    <w:name w:val="context1"/>
    <w:rsid w:val="00AD5AA4"/>
    <w:rPr>
      <w:shd w:val="clear" w:color="auto" w:fill="FFFF00"/>
    </w:rPr>
  </w:style>
  <w:style w:type="character" w:customStyle="1" w:styleId="apple-style-span">
    <w:name w:val="apple-style-span"/>
    <w:basedOn w:val="a0"/>
    <w:rsid w:val="00AD5A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1;&#1072;&#1088;&#1080;&#1089;&#1072;\Documents\&#1055;&#1056;&#1054;&#1045;&#1050;&#1058;%20&#1055;&#1051;&#1040;&#1053;&#1048;&#1056;&#1054;&#1042;&#1050;&#1048;\&#1044;&#1079;&#1077;&#1088;&#1078;&#1080;&#1085;&#1089;&#1082;&#1086;&#1075;&#1086;\&#1055;&#1055;%20&#1054;&#1063;%20-%20%20&#1044;&#1079;&#1077;&#1088;&#1078;&#1080;&#1085;&#1089;&#1082;&#1086;&#1075;&#108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92817-AEE7-4824-8D2E-27BB5DB7E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ПП ОЧ -  Дзержинского</Template>
  <TotalTime>48</TotalTime>
  <Pages>12</Pages>
  <Words>1580</Words>
  <Characters>9009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Раззаренов</dc:creator>
  <cp:keywords/>
  <cp:lastModifiedBy>Виктория С. Непейвода</cp:lastModifiedBy>
  <cp:revision>5</cp:revision>
  <cp:lastPrinted>2018-10-11T19:42:00Z</cp:lastPrinted>
  <dcterms:created xsi:type="dcterms:W3CDTF">2023-10-23T20:33:00Z</dcterms:created>
  <dcterms:modified xsi:type="dcterms:W3CDTF">2026-02-11T05:54:00Z</dcterms:modified>
</cp:coreProperties>
</file>